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8B558"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7D61A231" w14:textId="1CD1EBBA" w:rsidR="005070A3" w:rsidRDefault="00954B99" w:rsidP="00954B99">
      <w:pPr>
        <w:ind w:firstLine="0"/>
        <w:jc w:val="center"/>
      </w:pPr>
      <w:r>
        <w:object w:dxaOrig="2745" w:dyaOrig="3225" w14:anchorId="36B7D56D">
          <v:shape id="_x0000_i1026" type="#_x0000_t75" style="width:48pt;height:56.25pt" o:ole="" o:allowoverlap="f">
            <v:imagedata r:id="rId8" o:title=""/>
          </v:shape>
          <o:OLEObject Type="Embed" ProgID="PBrush" ShapeID="_x0000_i1026" DrawAspect="Content" ObjectID="_1737525021" r:id="rId9"/>
        </w:object>
      </w:r>
    </w:p>
    <w:p w14:paraId="769C30B2" w14:textId="2D16960A" w:rsidR="005070A3" w:rsidRDefault="005070A3" w:rsidP="00954B99">
      <w:pPr>
        <w:ind w:firstLine="0"/>
        <w:rPr>
          <w:caps/>
          <w:sz w:val="16"/>
        </w:rPr>
      </w:pPr>
      <w:r>
        <w:tab/>
        <w:t xml:space="preserve"> </w:t>
      </w:r>
    </w:p>
    <w:p w14:paraId="61051359"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AC432BF" w14:textId="77777777" w:rsidR="005070A3" w:rsidRDefault="005070A3">
      <w:pPr>
        <w:shd w:val="solid" w:color="FFFFFF" w:fill="FFFFFF"/>
        <w:ind w:firstLine="0"/>
        <w:jc w:val="center"/>
        <w:rPr>
          <w:b/>
        </w:rPr>
      </w:pPr>
    </w:p>
    <w:p w14:paraId="73DB9510" w14:textId="77777777" w:rsidR="005070A3" w:rsidRDefault="005070A3">
      <w:pPr>
        <w:shd w:val="solid" w:color="FFFFFF" w:fill="FFFFFF"/>
        <w:ind w:firstLine="0"/>
        <w:jc w:val="center"/>
        <w:rPr>
          <w:b/>
        </w:rPr>
      </w:pPr>
    </w:p>
    <w:p w14:paraId="0BDA3818" w14:textId="4C976558" w:rsidR="00A71993" w:rsidRDefault="005070A3" w:rsidP="00A7199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Pr>
          <w:b/>
        </w:rPr>
        <w:t xml:space="preserve"> ŠAUKIMO TARYBOS </w:t>
      </w:r>
      <w:r w:rsidR="00DC2DDE">
        <w:rPr>
          <w:b/>
        </w:rPr>
        <w:t>4</w:t>
      </w:r>
      <w:r w:rsidR="00D714BD">
        <w:rPr>
          <w:b/>
        </w:rPr>
        <w:t>7</w:t>
      </w:r>
      <w:r w:rsidR="0031795B">
        <w:rPr>
          <w:b/>
        </w:rPr>
        <w:t xml:space="preserve"> </w:t>
      </w:r>
      <w:r>
        <w:rPr>
          <w:b/>
        </w:rPr>
        <w:t>POSĖDŽIO</w:t>
      </w:r>
      <w:r w:rsidR="00362F32">
        <w:rPr>
          <w:b/>
        </w:rPr>
        <w:t xml:space="preserve"> </w:t>
      </w:r>
    </w:p>
    <w:p w14:paraId="02766549" w14:textId="0D3380A0" w:rsidR="005070A3" w:rsidRDefault="005070A3" w:rsidP="00A71993">
      <w:pPr>
        <w:shd w:val="solid" w:color="FFFFFF" w:fill="FFFFFF"/>
        <w:ind w:firstLine="0"/>
        <w:jc w:val="center"/>
        <w:outlineLvl w:val="0"/>
        <w:rPr>
          <w:b/>
          <w:sz w:val="20"/>
        </w:rPr>
      </w:pPr>
      <w:r>
        <w:rPr>
          <w:b/>
        </w:rPr>
        <w:t xml:space="preserve"> PROTOKOLAS</w:t>
      </w:r>
      <w:r>
        <w:rPr>
          <w:b/>
        </w:rPr>
        <w:fldChar w:fldCharType="end"/>
      </w: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26C99497" w14:textId="4C9BD79A" w:rsidR="005070A3" w:rsidRDefault="00E64BF0">
      <w:pPr>
        <w:framePr w:w="5378" w:h="365" w:hRule="exact" w:hSpace="1418" w:wrap="around" w:vAnchor="page" w:hAnchor="page" w:x="3869" w:y="4145"/>
        <w:shd w:val="solid" w:color="FFFFFF" w:fill="FFFFFF"/>
        <w:ind w:firstLine="0"/>
        <w:jc w:val="center"/>
      </w:pPr>
      <w:r>
        <w:t>20</w:t>
      </w:r>
      <w:r w:rsidR="00F761FD">
        <w:t>2</w:t>
      </w:r>
      <w:r w:rsidR="00D714BD">
        <w:t>3</w:t>
      </w:r>
      <w:r w:rsidR="005070A3">
        <w:t xml:space="preserve"> m. </w:t>
      </w:r>
      <w:r w:rsidR="00D714BD">
        <w:t>sausio 26</w:t>
      </w:r>
      <w:r w:rsidR="005070A3">
        <w:t xml:space="preserve"> d.  Nr. </w:t>
      </w:r>
      <w:r w:rsidR="00BE5BB7">
        <w:t>T1-</w:t>
      </w:r>
      <w:r w:rsidR="00116986">
        <w:t>1</w:t>
      </w:r>
    </w:p>
    <w:p w14:paraId="1E562A17" w14:textId="77777777" w:rsidR="005070A3" w:rsidRDefault="005070A3">
      <w:pPr>
        <w:ind w:firstLine="0"/>
        <w:jc w:val="center"/>
      </w:pPr>
    </w:p>
    <w:p w14:paraId="6A9987E6" w14:textId="77777777" w:rsidR="005070A3" w:rsidRDefault="005070A3" w:rsidP="00217458">
      <w:pPr>
        <w:ind w:left="709" w:hanging="709"/>
        <w:rPr>
          <w:sz w:val="12"/>
        </w:rPr>
      </w:pPr>
      <w:r>
        <w:tab/>
        <w:t xml:space="preserve"> </w:t>
      </w:r>
    </w:p>
    <w:p w14:paraId="1EFF70B4"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2FBEC74A" w14:textId="77777777" w:rsidR="00A71993" w:rsidRDefault="005070A3" w:rsidP="00A71993">
      <w:pPr>
        <w:shd w:val="solid" w:color="FFFFFF" w:fill="FFFFFF"/>
        <w:ind w:firstLine="0"/>
        <w:jc w:val="center"/>
      </w:pPr>
      <w:r>
        <w:t xml:space="preserve">   </w:t>
      </w:r>
      <w:r w:rsidR="00335BD0">
        <w:t xml:space="preserve"> </w:t>
      </w:r>
      <w:r w:rsidR="00A71993">
        <w:fldChar w:fldCharType="begin">
          <w:ffData>
            <w:name w:val="Text11"/>
            <w:enabled/>
            <w:calcOnExit w:val="0"/>
            <w:textInput>
              <w:default w:val="Rietavas"/>
            </w:textInput>
          </w:ffData>
        </w:fldChar>
      </w:r>
      <w:bookmarkStart w:id="2" w:name="Text11"/>
      <w:r w:rsidR="00A71993">
        <w:instrText xml:space="preserve"> FORMTEXT </w:instrText>
      </w:r>
      <w:r w:rsidR="00A71993">
        <w:fldChar w:fldCharType="separate"/>
      </w:r>
      <w:r w:rsidR="00A71993">
        <w:rPr>
          <w:noProof/>
        </w:rPr>
        <w:t>Rietavas</w:t>
      </w:r>
      <w:r w:rsidR="00A71993">
        <w:fldChar w:fldCharType="end"/>
      </w:r>
      <w:bookmarkEnd w:id="2"/>
    </w:p>
    <w:p w14:paraId="0E34F57C" w14:textId="44F0325B" w:rsidR="00A71993" w:rsidRDefault="00A71993" w:rsidP="009925E3">
      <w:pPr>
        <w:pStyle w:val="Pagrindiniotekstotrauka"/>
        <w:tabs>
          <w:tab w:val="left" w:pos="993"/>
          <w:tab w:val="left" w:pos="1134"/>
        </w:tabs>
        <w:ind w:firstLine="851"/>
      </w:pPr>
    </w:p>
    <w:p w14:paraId="26024716" w14:textId="77777777" w:rsidR="00A71993" w:rsidRDefault="00A71993" w:rsidP="009925E3">
      <w:pPr>
        <w:pStyle w:val="Pagrindiniotekstotrauka"/>
        <w:tabs>
          <w:tab w:val="left" w:pos="993"/>
          <w:tab w:val="left" w:pos="1134"/>
        </w:tabs>
        <w:ind w:firstLine="851"/>
      </w:pPr>
    </w:p>
    <w:p w14:paraId="48935D51" w14:textId="074F39FB" w:rsidR="00C844B9" w:rsidRPr="00101042" w:rsidRDefault="00A71993" w:rsidP="009925E3">
      <w:pPr>
        <w:pStyle w:val="Pagrindiniotekstotrauka"/>
        <w:tabs>
          <w:tab w:val="left" w:pos="993"/>
          <w:tab w:val="left" w:pos="1134"/>
        </w:tabs>
        <w:ind w:firstLine="851"/>
        <w:rPr>
          <w:szCs w:val="24"/>
        </w:rPr>
      </w:pPr>
      <w:r>
        <w:t xml:space="preserve">    </w:t>
      </w:r>
      <w:r w:rsidR="009D203E">
        <w:t xml:space="preserve"> </w:t>
      </w:r>
      <w:r w:rsidR="005944E1">
        <w:rPr>
          <w:szCs w:val="24"/>
        </w:rPr>
        <w:t>P</w:t>
      </w:r>
      <w:r w:rsidR="00790AD3" w:rsidRPr="00101042">
        <w:rPr>
          <w:szCs w:val="24"/>
        </w:rPr>
        <w:t xml:space="preserve">osėdžio pradžia </w:t>
      </w:r>
      <w:r w:rsidR="007E2F20" w:rsidRPr="00101042">
        <w:rPr>
          <w:szCs w:val="24"/>
        </w:rPr>
        <w:t xml:space="preserve">– </w:t>
      </w:r>
      <w:r w:rsidR="00116986">
        <w:rPr>
          <w:szCs w:val="24"/>
        </w:rPr>
        <w:t>9</w:t>
      </w:r>
      <w:r w:rsidR="00593944" w:rsidRPr="00101042">
        <w:rPr>
          <w:szCs w:val="24"/>
        </w:rPr>
        <w:t xml:space="preserve"> val. </w:t>
      </w:r>
      <w:r w:rsidR="006F2BDD">
        <w:rPr>
          <w:szCs w:val="24"/>
        </w:rPr>
        <w:t>0</w:t>
      </w:r>
      <w:r w:rsidR="000C5395" w:rsidRPr="00101042">
        <w:rPr>
          <w:szCs w:val="24"/>
        </w:rPr>
        <w:t>0</w:t>
      </w:r>
      <w:r w:rsidR="00790AD3" w:rsidRPr="00101042">
        <w:rPr>
          <w:szCs w:val="24"/>
        </w:rPr>
        <w:t xml:space="preserve"> </w:t>
      </w:r>
      <w:r w:rsidR="00FC3BB4" w:rsidRPr="00101042">
        <w:rPr>
          <w:szCs w:val="24"/>
        </w:rPr>
        <w:t xml:space="preserve"> min.</w:t>
      </w:r>
    </w:p>
    <w:p w14:paraId="586FC18B" w14:textId="696019FC" w:rsidR="005070A3" w:rsidRPr="009D0443" w:rsidRDefault="00C844B9"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Pr="00101042">
        <w:rPr>
          <w:szCs w:val="24"/>
        </w:rPr>
        <w:t xml:space="preserve"> P</w:t>
      </w:r>
      <w:r w:rsidR="00790AD3" w:rsidRPr="00101042">
        <w:rPr>
          <w:szCs w:val="24"/>
        </w:rPr>
        <w:t xml:space="preserve">osėdžio pabaiga – </w:t>
      </w:r>
      <w:r w:rsidR="00763360" w:rsidRPr="009D0443">
        <w:rPr>
          <w:szCs w:val="24"/>
        </w:rPr>
        <w:t>1</w:t>
      </w:r>
      <w:r w:rsidR="00121F78">
        <w:rPr>
          <w:szCs w:val="24"/>
        </w:rPr>
        <w:t>1</w:t>
      </w:r>
      <w:r w:rsidR="00430130" w:rsidRPr="009D0443">
        <w:rPr>
          <w:szCs w:val="24"/>
        </w:rPr>
        <w:t xml:space="preserve"> </w:t>
      </w:r>
      <w:r w:rsidR="00790AD3" w:rsidRPr="009D0443">
        <w:rPr>
          <w:szCs w:val="24"/>
        </w:rPr>
        <w:t>val.</w:t>
      </w:r>
      <w:r w:rsidR="005070A3" w:rsidRPr="009D0443">
        <w:rPr>
          <w:szCs w:val="24"/>
        </w:rPr>
        <w:t xml:space="preserve"> </w:t>
      </w:r>
      <w:r w:rsidR="00D714BD">
        <w:rPr>
          <w:szCs w:val="24"/>
        </w:rPr>
        <w:t>0</w:t>
      </w:r>
      <w:r w:rsidR="00116986">
        <w:rPr>
          <w:szCs w:val="24"/>
        </w:rPr>
        <w:t>0</w:t>
      </w:r>
      <w:r w:rsidR="00593944" w:rsidRPr="009D0443">
        <w:rPr>
          <w:szCs w:val="24"/>
        </w:rPr>
        <w:t xml:space="preserve"> min.</w:t>
      </w:r>
    </w:p>
    <w:p w14:paraId="5260D886" w14:textId="77777777" w:rsidR="005070A3" w:rsidRPr="009D0443" w:rsidRDefault="005070A3" w:rsidP="009925E3">
      <w:pPr>
        <w:pStyle w:val="Pagrindiniotekstotrauka"/>
        <w:tabs>
          <w:tab w:val="left" w:pos="993"/>
          <w:tab w:val="left" w:pos="1134"/>
        </w:tabs>
        <w:ind w:firstLine="851"/>
        <w:rPr>
          <w:szCs w:val="24"/>
        </w:rPr>
      </w:pPr>
      <w:r w:rsidRPr="009D0443">
        <w:rPr>
          <w:szCs w:val="24"/>
        </w:rPr>
        <w:t xml:space="preserve">   </w:t>
      </w:r>
      <w:r w:rsidR="009D203E" w:rsidRPr="009D0443">
        <w:rPr>
          <w:szCs w:val="24"/>
        </w:rPr>
        <w:t xml:space="preserve"> </w:t>
      </w:r>
      <w:r w:rsidR="00335BD0" w:rsidRPr="009D0443">
        <w:rPr>
          <w:szCs w:val="24"/>
        </w:rPr>
        <w:t xml:space="preserve"> </w:t>
      </w:r>
      <w:r w:rsidRPr="009D0443">
        <w:rPr>
          <w:szCs w:val="24"/>
        </w:rPr>
        <w:t>Posėdžio pirmininkas – Antanas Černeckis.</w:t>
      </w:r>
    </w:p>
    <w:p w14:paraId="685F5D27" w14:textId="47BE5771" w:rsidR="005070A3" w:rsidRPr="009D0443" w:rsidRDefault="005070A3" w:rsidP="009925E3">
      <w:pPr>
        <w:pStyle w:val="Pagrindiniotekstotrauka"/>
        <w:tabs>
          <w:tab w:val="left" w:pos="993"/>
          <w:tab w:val="left" w:pos="1134"/>
        </w:tabs>
        <w:ind w:firstLine="851"/>
        <w:rPr>
          <w:szCs w:val="24"/>
        </w:rPr>
      </w:pPr>
      <w:r w:rsidRPr="009D0443">
        <w:rPr>
          <w:szCs w:val="24"/>
        </w:rPr>
        <w:t xml:space="preserve">   </w:t>
      </w:r>
      <w:r w:rsidR="009D203E" w:rsidRPr="009D0443">
        <w:rPr>
          <w:szCs w:val="24"/>
        </w:rPr>
        <w:t xml:space="preserve"> </w:t>
      </w:r>
      <w:r w:rsidR="00345C93" w:rsidRPr="009D0443">
        <w:rPr>
          <w:szCs w:val="24"/>
        </w:rPr>
        <w:t xml:space="preserve"> </w:t>
      </w:r>
      <w:r w:rsidRPr="009D0443">
        <w:rPr>
          <w:szCs w:val="24"/>
        </w:rPr>
        <w:t xml:space="preserve">Posėdžio sekretorė  </w:t>
      </w:r>
      <w:r w:rsidR="007E2F20" w:rsidRPr="009D0443">
        <w:rPr>
          <w:szCs w:val="24"/>
        </w:rPr>
        <w:t>–</w:t>
      </w:r>
      <w:r w:rsidRPr="009D0443">
        <w:rPr>
          <w:szCs w:val="24"/>
        </w:rPr>
        <w:t xml:space="preserve"> </w:t>
      </w:r>
      <w:r w:rsidR="002A17F4" w:rsidRPr="009D0443">
        <w:rPr>
          <w:szCs w:val="24"/>
        </w:rPr>
        <w:t>Jūratė Šedvilait</w:t>
      </w:r>
      <w:r w:rsidRPr="009D0443">
        <w:rPr>
          <w:szCs w:val="24"/>
        </w:rPr>
        <w:t>ė.</w:t>
      </w:r>
    </w:p>
    <w:p w14:paraId="2D857E28" w14:textId="70D6F01A" w:rsidR="006D311E" w:rsidRPr="000842C2" w:rsidRDefault="005070A3" w:rsidP="00421947">
      <w:pPr>
        <w:pStyle w:val="Pagrindiniotekstotrauka2"/>
        <w:tabs>
          <w:tab w:val="left" w:pos="1276"/>
          <w:tab w:val="center" w:pos="1418"/>
        </w:tabs>
        <w:ind w:firstLine="540"/>
        <w:rPr>
          <w:i/>
          <w:iCs/>
          <w:szCs w:val="24"/>
        </w:rPr>
      </w:pPr>
      <w:r w:rsidRPr="009D0443">
        <w:rPr>
          <w:szCs w:val="24"/>
        </w:rPr>
        <w:t xml:space="preserve">  </w:t>
      </w:r>
      <w:r w:rsidR="009D203E" w:rsidRPr="009D0443">
        <w:rPr>
          <w:szCs w:val="24"/>
        </w:rPr>
        <w:t xml:space="preserve"> </w:t>
      </w:r>
      <w:r w:rsidRPr="009D0443">
        <w:rPr>
          <w:szCs w:val="24"/>
        </w:rPr>
        <w:t xml:space="preserve"> </w:t>
      </w:r>
      <w:r w:rsidR="00345C93" w:rsidRPr="009D0443">
        <w:rPr>
          <w:szCs w:val="24"/>
        </w:rPr>
        <w:t xml:space="preserve"> </w:t>
      </w:r>
      <w:r w:rsidR="00286E56" w:rsidRPr="009D0443">
        <w:rPr>
          <w:szCs w:val="24"/>
        </w:rPr>
        <w:t xml:space="preserve">     </w:t>
      </w:r>
      <w:r w:rsidRPr="009D0443">
        <w:rPr>
          <w:szCs w:val="24"/>
        </w:rPr>
        <w:t>Dalyvavo:</w:t>
      </w:r>
      <w:r w:rsidR="00317318" w:rsidRPr="009D0443">
        <w:rPr>
          <w:szCs w:val="24"/>
        </w:rPr>
        <w:t xml:space="preserve"> </w:t>
      </w:r>
      <w:r w:rsidR="007A44E1" w:rsidRPr="009D0443">
        <w:rPr>
          <w:szCs w:val="24"/>
        </w:rPr>
        <w:t>1</w:t>
      </w:r>
      <w:r w:rsidR="00D714BD">
        <w:rPr>
          <w:szCs w:val="24"/>
        </w:rPr>
        <w:t>7</w:t>
      </w:r>
      <w:r w:rsidRPr="009D0443">
        <w:rPr>
          <w:szCs w:val="24"/>
        </w:rPr>
        <w:t xml:space="preserve"> </w:t>
      </w:r>
      <w:r w:rsidR="00891B8B" w:rsidRPr="009D0443">
        <w:rPr>
          <w:szCs w:val="24"/>
        </w:rPr>
        <w:t>T</w:t>
      </w:r>
      <w:r w:rsidRPr="009D0443">
        <w:rPr>
          <w:szCs w:val="24"/>
        </w:rPr>
        <w:t>arybos nar</w:t>
      </w:r>
      <w:r w:rsidR="00FE2BC1" w:rsidRPr="009D0443">
        <w:rPr>
          <w:szCs w:val="24"/>
        </w:rPr>
        <w:t>i</w:t>
      </w:r>
      <w:r w:rsidR="008C06E0" w:rsidRPr="009D0443">
        <w:rPr>
          <w:szCs w:val="24"/>
        </w:rPr>
        <w:t>ų</w:t>
      </w:r>
      <w:r w:rsidR="004264F0" w:rsidRPr="009D0443">
        <w:rPr>
          <w:szCs w:val="24"/>
        </w:rPr>
        <w:t xml:space="preserve"> </w:t>
      </w:r>
      <w:r w:rsidR="003675AF" w:rsidRPr="009D0443">
        <w:rPr>
          <w:szCs w:val="24"/>
        </w:rPr>
        <w:t>(sąrašas pridedamas)</w:t>
      </w:r>
      <w:r w:rsidR="00644604" w:rsidRPr="009D0443">
        <w:rPr>
          <w:szCs w:val="24"/>
        </w:rPr>
        <w:t xml:space="preserve">, </w:t>
      </w:r>
      <w:r w:rsidRPr="009D0443">
        <w:rPr>
          <w:szCs w:val="24"/>
        </w:rPr>
        <w:t>kviesti asmenys (sąrašas pridedamas</w:t>
      </w:r>
      <w:r w:rsidR="00790AD3" w:rsidRPr="009D0443">
        <w:rPr>
          <w:szCs w:val="24"/>
        </w:rPr>
        <w:t>)</w:t>
      </w:r>
      <w:r w:rsidRPr="009D0443">
        <w:rPr>
          <w:szCs w:val="24"/>
        </w:rPr>
        <w:t>.</w:t>
      </w:r>
      <w:r w:rsidR="00877AC5" w:rsidRPr="009D0443">
        <w:rPr>
          <w:szCs w:val="24"/>
        </w:rPr>
        <w:t xml:space="preserve"> </w:t>
      </w:r>
    </w:p>
    <w:p w14:paraId="754587F7" w14:textId="77777777" w:rsidR="00532E19" w:rsidRDefault="00421947" w:rsidP="00421947">
      <w:pPr>
        <w:pStyle w:val="Pagrindiniotekstotrauka2"/>
        <w:tabs>
          <w:tab w:val="left" w:pos="1276"/>
          <w:tab w:val="center" w:pos="1418"/>
        </w:tabs>
        <w:ind w:firstLine="540"/>
        <w:rPr>
          <w:szCs w:val="24"/>
        </w:rPr>
      </w:pPr>
      <w:r>
        <w:t xml:space="preserve">     </w:t>
      </w:r>
      <w:r w:rsidR="00604534">
        <w:rPr>
          <w:szCs w:val="24"/>
        </w:rPr>
        <w:t xml:space="preserve">    </w:t>
      </w:r>
      <w:r w:rsidR="009D203E">
        <w:rPr>
          <w:szCs w:val="24"/>
        </w:rPr>
        <w:t xml:space="preserve"> </w:t>
      </w:r>
      <w:r w:rsidR="0011412D">
        <w:rPr>
          <w:szCs w:val="24"/>
        </w:rPr>
        <w:t>DARBOTVARKĖ:</w:t>
      </w:r>
    </w:p>
    <w:p w14:paraId="077DFADB" w14:textId="4A47B254" w:rsidR="00410E6D" w:rsidRDefault="00410E6D" w:rsidP="0084383D">
      <w:pPr>
        <w:pStyle w:val="Sraopastraipa"/>
        <w:numPr>
          <w:ilvl w:val="0"/>
          <w:numId w:val="4"/>
        </w:numPr>
        <w:tabs>
          <w:tab w:val="clear" w:pos="1080"/>
          <w:tab w:val="num" w:pos="0"/>
          <w:tab w:val="left" w:pos="1560"/>
        </w:tabs>
        <w:ind w:left="0" w:firstLine="1276"/>
        <w:contextualSpacing/>
      </w:pPr>
      <w:r>
        <w:t xml:space="preserve">Dėl Rietavo savivaldybės šeštojo šaukimo tarybos </w:t>
      </w:r>
      <w:r w:rsidR="00DC2DDE">
        <w:t>4</w:t>
      </w:r>
      <w:r w:rsidR="00D714BD">
        <w:t>7</w:t>
      </w:r>
      <w:r>
        <w:t xml:space="preserve"> posėdžio darbotvarkės patvirtinimo.</w:t>
      </w:r>
    </w:p>
    <w:p w14:paraId="7574F99E" w14:textId="68D3156C" w:rsidR="00116986" w:rsidRPr="005F4C78" w:rsidRDefault="00116986" w:rsidP="00D714BD">
      <w:pPr>
        <w:tabs>
          <w:tab w:val="left" w:pos="1276"/>
        </w:tabs>
        <w:ind w:firstLine="0"/>
        <w:jc w:val="left"/>
      </w:pPr>
      <w:r>
        <w:t xml:space="preserve">                     2. </w:t>
      </w:r>
      <w:r w:rsidR="00D714BD">
        <w:t>Dėl Rietavo savivaldybės bendruomenės rėmimo fondo 2022 metų lėšų panaudojimo ataskaitos patvirtinimo</w:t>
      </w:r>
      <w:r w:rsidRPr="005F4C78">
        <w:t>.</w:t>
      </w:r>
    </w:p>
    <w:p w14:paraId="23991FD5" w14:textId="7B3E9CC0" w:rsidR="00116986" w:rsidRPr="005F4C78" w:rsidRDefault="00116986" w:rsidP="00116986">
      <w:pPr>
        <w:pStyle w:val="Sraopastraipa"/>
        <w:ind w:left="0"/>
        <w:rPr>
          <w:i/>
        </w:rPr>
      </w:pPr>
      <w:r>
        <w:t xml:space="preserve">                     3. </w:t>
      </w:r>
      <w:r w:rsidR="00D714BD">
        <w:t>Dėl Rietavo savivaldybės 2022 metų valstybės lėšomis finansuojamų melioracijos statinių priežiūros ir remonto darbų įvykdymo ataskaitos patvirtinimo</w:t>
      </w:r>
      <w:r>
        <w:t>.</w:t>
      </w:r>
    </w:p>
    <w:p w14:paraId="4466E48D" w14:textId="4551BF59" w:rsidR="00116986" w:rsidRPr="005F4C78" w:rsidRDefault="00D714BD" w:rsidP="00D714BD">
      <w:pPr>
        <w:pStyle w:val="Sraopastraipa"/>
        <w:numPr>
          <w:ilvl w:val="0"/>
          <w:numId w:val="35"/>
        </w:numPr>
        <w:tabs>
          <w:tab w:val="left" w:pos="1418"/>
          <w:tab w:val="left" w:pos="1560"/>
        </w:tabs>
        <w:ind w:left="0" w:firstLine="1276"/>
      </w:pPr>
      <w:r>
        <w:t>Dėl Rietavo savivaldybės 2022 metų komunalinių atliekų surinkimo ir tvarkymo programos lėšų panaudojimo ataskaitos patvirtinimo</w:t>
      </w:r>
      <w:r w:rsidR="00116986" w:rsidRPr="005F4C78">
        <w:t>.</w:t>
      </w:r>
    </w:p>
    <w:p w14:paraId="3A5ADB93" w14:textId="7AFA29D4" w:rsidR="00116986" w:rsidRPr="005F4C78" w:rsidRDefault="00D714BD" w:rsidP="00116986">
      <w:pPr>
        <w:pStyle w:val="Sraopastraipa"/>
        <w:numPr>
          <w:ilvl w:val="0"/>
          <w:numId w:val="35"/>
        </w:numPr>
        <w:tabs>
          <w:tab w:val="left" w:pos="1418"/>
          <w:tab w:val="left" w:pos="1560"/>
        </w:tabs>
        <w:ind w:left="0" w:firstLine="1276"/>
      </w:pPr>
      <w:r>
        <w:t>Dėl Rietavo savivaldybės smulkaus ir vidutinio verslo rėmimo programos 2022 metų lėšų panaudojimo ataskaitos patvirtinimo</w:t>
      </w:r>
      <w:r w:rsidR="00116986" w:rsidRPr="005F4C78">
        <w:t>.</w:t>
      </w:r>
    </w:p>
    <w:p w14:paraId="4AA674E3" w14:textId="71B1E320" w:rsidR="00116986" w:rsidRPr="005F4C78" w:rsidRDefault="00D714BD" w:rsidP="00FD5A38">
      <w:pPr>
        <w:pStyle w:val="Sraopastraipa"/>
        <w:numPr>
          <w:ilvl w:val="0"/>
          <w:numId w:val="35"/>
        </w:numPr>
        <w:tabs>
          <w:tab w:val="left" w:pos="1418"/>
          <w:tab w:val="left" w:pos="1560"/>
        </w:tabs>
        <w:ind w:left="0" w:firstLine="1276"/>
      </w:pPr>
      <w:r>
        <w:t>Dėl Rietavo savivaldybės žemės ūkio rėmimo programos 2022 metų lėšų panaudojimo ataskaitos patvirtinimo</w:t>
      </w:r>
      <w:r w:rsidR="00116986" w:rsidRPr="005F4C78">
        <w:t>.</w:t>
      </w:r>
    </w:p>
    <w:p w14:paraId="6EDF042D" w14:textId="14283461" w:rsidR="00116986" w:rsidRPr="005F4C78" w:rsidRDefault="00D714BD" w:rsidP="00FD5A38">
      <w:pPr>
        <w:pStyle w:val="Sraopastraipa"/>
        <w:numPr>
          <w:ilvl w:val="0"/>
          <w:numId w:val="35"/>
        </w:numPr>
        <w:tabs>
          <w:tab w:val="left" w:pos="1276"/>
          <w:tab w:val="left" w:pos="1560"/>
        </w:tabs>
        <w:ind w:left="0" w:firstLine="1276"/>
      </w:pPr>
      <w:r>
        <w:t>Dėl Rietavo savivaldybės švietimo ir biudžetinių įstaigų pareigybių skaičiaus patvirtinimo</w:t>
      </w:r>
      <w:r w:rsidR="00116986" w:rsidRPr="005F4C78">
        <w:t>.</w:t>
      </w:r>
    </w:p>
    <w:p w14:paraId="7CB018C5" w14:textId="5F405F30" w:rsidR="00116986" w:rsidRDefault="00D714BD" w:rsidP="00FD5A38">
      <w:pPr>
        <w:pStyle w:val="Sraopastraipa"/>
        <w:numPr>
          <w:ilvl w:val="0"/>
          <w:numId w:val="35"/>
        </w:numPr>
        <w:tabs>
          <w:tab w:val="left" w:pos="1418"/>
          <w:tab w:val="left" w:pos="1560"/>
          <w:tab w:val="left" w:pos="1701"/>
        </w:tabs>
        <w:ind w:left="0" w:firstLine="1276"/>
        <w:contextualSpacing/>
      </w:pPr>
      <w:r w:rsidRPr="00B637A7">
        <w:t xml:space="preserve">Dėl </w:t>
      </w:r>
      <w:r>
        <w:t>Rietavo savivaldybės 2023</w:t>
      </w:r>
      <w:r>
        <w:rPr>
          <w:iCs/>
        </w:rPr>
        <w:t>–</w:t>
      </w:r>
      <w:r>
        <w:t>2025 metų strateginio veiklos plano patvirtinimo</w:t>
      </w:r>
      <w:r w:rsidR="00116986" w:rsidRPr="00116986">
        <w:t>.</w:t>
      </w:r>
    </w:p>
    <w:p w14:paraId="0AB34976" w14:textId="65D7BD8C" w:rsidR="00116986" w:rsidRDefault="00D714BD" w:rsidP="00FD5A38">
      <w:pPr>
        <w:pStyle w:val="Sraopastraipa"/>
        <w:numPr>
          <w:ilvl w:val="0"/>
          <w:numId w:val="35"/>
        </w:numPr>
        <w:tabs>
          <w:tab w:val="left" w:pos="1276"/>
          <w:tab w:val="left" w:pos="1560"/>
        </w:tabs>
        <w:ind w:left="0" w:firstLine="1276"/>
        <w:contextualSpacing/>
      </w:pPr>
      <w:r>
        <w:rPr>
          <w:iCs/>
        </w:rPr>
        <w:t>Dėl Rietavo savivaldybės 2023 metų biudžeto patvirtinimo</w:t>
      </w:r>
      <w:r w:rsidR="00116986" w:rsidRPr="00116986">
        <w:rPr>
          <w:iCs/>
        </w:rPr>
        <w:t>.</w:t>
      </w:r>
    </w:p>
    <w:p w14:paraId="1B15EC24" w14:textId="539C5901" w:rsidR="00116986" w:rsidRDefault="00D714BD" w:rsidP="00D714BD">
      <w:pPr>
        <w:pStyle w:val="Sraopastraipa"/>
        <w:numPr>
          <w:ilvl w:val="0"/>
          <w:numId w:val="35"/>
        </w:numPr>
        <w:tabs>
          <w:tab w:val="left" w:pos="1418"/>
          <w:tab w:val="left" w:pos="1560"/>
          <w:tab w:val="left" w:pos="1701"/>
        </w:tabs>
        <w:ind w:left="0" w:firstLine="1276"/>
        <w:contextualSpacing/>
      </w:pPr>
      <w:r>
        <w:rPr>
          <w:iCs/>
        </w:rPr>
        <w:t>Dėl pritarimo Rietavo savivaldybės tarybos Kontrolės komiteto 2022 metų veiklos ataskaitai</w:t>
      </w:r>
      <w:r w:rsidR="00116986" w:rsidRPr="00116986">
        <w:rPr>
          <w:iCs/>
        </w:rPr>
        <w:t>.</w:t>
      </w:r>
    </w:p>
    <w:p w14:paraId="3310E45D" w14:textId="7BA0D0F2" w:rsidR="00116986" w:rsidRDefault="00D714BD" w:rsidP="00C469C3">
      <w:pPr>
        <w:pStyle w:val="Sraopastraipa"/>
        <w:numPr>
          <w:ilvl w:val="0"/>
          <w:numId w:val="35"/>
        </w:numPr>
        <w:tabs>
          <w:tab w:val="left" w:pos="1560"/>
          <w:tab w:val="left" w:pos="1701"/>
        </w:tabs>
        <w:ind w:left="0" w:firstLine="1276"/>
        <w:contextualSpacing/>
      </w:pPr>
      <w:r w:rsidRPr="00087282">
        <w:t xml:space="preserve">Dėl </w:t>
      </w:r>
      <w:r>
        <w:t>Rietavo savivaldybės tarybos Kontrolės komiteto 2023 metų pirmojo pusmečio veiklos programos patvirtinimo</w:t>
      </w:r>
      <w:r w:rsidR="00116986" w:rsidRPr="00116986">
        <w:rPr>
          <w:iCs/>
        </w:rPr>
        <w:t>.</w:t>
      </w:r>
    </w:p>
    <w:p w14:paraId="2A15A1F9" w14:textId="5F749E4F" w:rsidR="00116986" w:rsidRDefault="00D714BD" w:rsidP="00FD5A38">
      <w:pPr>
        <w:pStyle w:val="Sraopastraipa"/>
        <w:numPr>
          <w:ilvl w:val="0"/>
          <w:numId w:val="35"/>
        </w:numPr>
        <w:tabs>
          <w:tab w:val="left" w:pos="1560"/>
          <w:tab w:val="left" w:pos="1701"/>
        </w:tabs>
        <w:ind w:left="0" w:firstLine="1276"/>
        <w:contextualSpacing/>
      </w:pPr>
      <w:r>
        <w:rPr>
          <w:iCs/>
        </w:rPr>
        <w:t>Dėl Mokesčio už vaikų išlaikymą Rietavo lopšelyje-darželyje tvarkos aprašo, patvirtinto Rietavo savivaldybės tarybos 2022 m. gegužės 26 d. sprendimu Nr. T1-86 „Dėl Mokesčio už vaikų išlaikymą Rietavo lopšelyje-darželyje tvarkos aprašo patvirtinimo“, 4.1. papunkčio pakeitimo</w:t>
      </w:r>
      <w:r w:rsidR="00116986" w:rsidRPr="00116986">
        <w:rPr>
          <w:iCs/>
        </w:rPr>
        <w:t>.</w:t>
      </w:r>
    </w:p>
    <w:p w14:paraId="1AF38D4C" w14:textId="79169099" w:rsidR="00116986" w:rsidRDefault="00D714BD" w:rsidP="00FD5A38">
      <w:pPr>
        <w:pStyle w:val="Sraopastraipa"/>
        <w:numPr>
          <w:ilvl w:val="0"/>
          <w:numId w:val="35"/>
        </w:numPr>
        <w:tabs>
          <w:tab w:val="left" w:pos="1560"/>
          <w:tab w:val="left" w:pos="1701"/>
        </w:tabs>
        <w:ind w:left="0" w:firstLine="1276"/>
        <w:contextualSpacing/>
      </w:pPr>
      <w:r>
        <w:rPr>
          <w:iCs/>
        </w:rPr>
        <w:t>Dėl pavedimo vykdyti bendruomeninių šeimos namų funkciją</w:t>
      </w:r>
      <w:r w:rsidR="00116986" w:rsidRPr="00116986">
        <w:rPr>
          <w:iCs/>
        </w:rPr>
        <w:t>.</w:t>
      </w:r>
    </w:p>
    <w:p w14:paraId="0C806D29" w14:textId="5D637345" w:rsidR="00116986" w:rsidRDefault="00D714BD" w:rsidP="00C469C3">
      <w:pPr>
        <w:pStyle w:val="Sraopastraipa"/>
        <w:numPr>
          <w:ilvl w:val="0"/>
          <w:numId w:val="35"/>
        </w:numPr>
        <w:tabs>
          <w:tab w:val="left" w:pos="1560"/>
          <w:tab w:val="left" w:pos="1701"/>
        </w:tabs>
        <w:ind w:left="0" w:firstLine="1276"/>
        <w:contextualSpacing/>
      </w:pPr>
      <w:r>
        <w:rPr>
          <w:iCs/>
        </w:rPr>
        <w:t>Dėl Piniginės socialinės paramos teikimo Rietavo savivaldybės gyventojams tvarkos aprašo, patvirtinto Rietavo savivaldybės tarybos 2019 m. balandžio 25 d. sprendimu Nr. T1-25 „Dėl Piniginės socialinės paramos teikimo nepasiturintiems Rietavo savivaldybės gyventojams tvarkos aprašo patvirtinimo“, 22 ir 25 punktų pakeitimo</w:t>
      </w:r>
      <w:r w:rsidR="00116986" w:rsidRPr="00116986">
        <w:rPr>
          <w:iCs/>
        </w:rPr>
        <w:t>.</w:t>
      </w:r>
    </w:p>
    <w:p w14:paraId="35E87B7D" w14:textId="0D31676D" w:rsidR="00116986" w:rsidRDefault="00D714BD" w:rsidP="00C469C3">
      <w:pPr>
        <w:pStyle w:val="Sraopastraipa"/>
        <w:numPr>
          <w:ilvl w:val="0"/>
          <w:numId w:val="35"/>
        </w:numPr>
        <w:tabs>
          <w:tab w:val="left" w:pos="1560"/>
          <w:tab w:val="left" w:pos="1701"/>
        </w:tabs>
        <w:ind w:left="0" w:firstLine="1276"/>
        <w:contextualSpacing/>
      </w:pPr>
      <w:r>
        <w:rPr>
          <w:iCs/>
        </w:rPr>
        <w:t xml:space="preserve">Dėl viešame aukcione parduodamo Rietavo savivaldybės nekilnojamojo turto ir kitų nekilnojamųjų daiktų sąrašo, patvirtinto Rietavo savivaldybės tarybos 2022 m. rugsėjo 15 d. </w:t>
      </w:r>
      <w:r>
        <w:rPr>
          <w:iCs/>
        </w:rPr>
        <w:lastRenderedPageBreak/>
        <w:t>sprendimu Nr. T1-132 „Dėl viešame aukcione parduodamo Rietavo savivaldybės nekilnojamojo turto ir kitų nekilnojamųjų daiktų sąrašo patvirtinimo“, pakeitimo</w:t>
      </w:r>
      <w:r w:rsidR="00116986" w:rsidRPr="00116986">
        <w:rPr>
          <w:iCs/>
        </w:rPr>
        <w:t>.</w:t>
      </w:r>
    </w:p>
    <w:p w14:paraId="32D629BA" w14:textId="6FF8E1D7" w:rsidR="00116986" w:rsidRDefault="00D714BD" w:rsidP="00D714BD">
      <w:pPr>
        <w:pStyle w:val="Sraopastraipa"/>
        <w:numPr>
          <w:ilvl w:val="0"/>
          <w:numId w:val="35"/>
        </w:numPr>
        <w:tabs>
          <w:tab w:val="left" w:pos="1560"/>
          <w:tab w:val="left" w:pos="1701"/>
        </w:tabs>
        <w:ind w:left="0" w:firstLine="1134"/>
        <w:contextualSpacing/>
      </w:pPr>
      <w:r>
        <w:rPr>
          <w:iCs/>
        </w:rPr>
        <w:t>Dėl Rietavo savivaldybės aplinkos apsaugos rėmimo specialiosios programos 2022 metų sąmatos likučių paskirstymo 2023 m. patvirtinimo</w:t>
      </w:r>
      <w:r w:rsidR="00116986" w:rsidRPr="00116986">
        <w:rPr>
          <w:iCs/>
        </w:rPr>
        <w:t>.</w:t>
      </w:r>
    </w:p>
    <w:p w14:paraId="42FBC281" w14:textId="7F9CF2AD" w:rsidR="00D714BD" w:rsidRDefault="00D714BD" w:rsidP="00D714BD">
      <w:pPr>
        <w:pStyle w:val="Sraopastraipa"/>
        <w:numPr>
          <w:ilvl w:val="0"/>
          <w:numId w:val="35"/>
        </w:numPr>
        <w:tabs>
          <w:tab w:val="left" w:pos="1560"/>
          <w:tab w:val="left" w:pos="1701"/>
        </w:tabs>
        <w:ind w:left="0" w:firstLine="1134"/>
        <w:contextualSpacing/>
      </w:pPr>
      <w:r>
        <w:rPr>
          <w:iCs/>
        </w:rPr>
        <w:t>Dėl Rietavo savivaldybės aplinkos apsaugos rėmimo specialiosios programos 2023 metų sąmatos patvirtinimo.</w:t>
      </w:r>
    </w:p>
    <w:p w14:paraId="0001E020" w14:textId="4611A48C" w:rsidR="00D714BD" w:rsidRPr="00A4336B" w:rsidRDefault="00D714BD" w:rsidP="00D714BD">
      <w:pPr>
        <w:pStyle w:val="Sraopastraipa"/>
        <w:numPr>
          <w:ilvl w:val="0"/>
          <w:numId w:val="35"/>
        </w:numPr>
        <w:ind w:left="0" w:firstLine="1134"/>
        <w:contextualSpacing/>
        <w:rPr>
          <w:i/>
        </w:rPr>
      </w:pPr>
      <w:r>
        <w:rPr>
          <w:iCs/>
        </w:rPr>
        <w:t xml:space="preserve"> Dėl Rietavo savivaldybės komunalinių atliekų surinkimo ir tvarkymo 2023 metų sąmatos patvirtinimo.</w:t>
      </w:r>
    </w:p>
    <w:p w14:paraId="71D3C493" w14:textId="5E35DC28" w:rsidR="00D714BD" w:rsidRDefault="00D714BD" w:rsidP="00D714BD">
      <w:pPr>
        <w:pStyle w:val="Sraopastraipa"/>
        <w:numPr>
          <w:ilvl w:val="0"/>
          <w:numId w:val="35"/>
        </w:numPr>
        <w:tabs>
          <w:tab w:val="left" w:pos="1560"/>
          <w:tab w:val="left" w:pos="1701"/>
        </w:tabs>
        <w:ind w:left="0" w:firstLine="1134"/>
        <w:contextualSpacing/>
      </w:pPr>
      <w:r>
        <w:rPr>
          <w:iCs/>
        </w:rPr>
        <w:t>Dėl nekilnojamojo turto, esančio Rietavo m., L. Ivinskio g. 16, viešo nuomos konkurso skelbimo.</w:t>
      </w:r>
    </w:p>
    <w:p w14:paraId="0C050310" w14:textId="34A56875" w:rsidR="00D714BD" w:rsidRDefault="00D714BD" w:rsidP="00484B42">
      <w:pPr>
        <w:pStyle w:val="Sraopastraipa"/>
        <w:numPr>
          <w:ilvl w:val="0"/>
          <w:numId w:val="35"/>
        </w:numPr>
        <w:tabs>
          <w:tab w:val="left" w:pos="1560"/>
          <w:tab w:val="left" w:pos="1701"/>
        </w:tabs>
        <w:ind w:firstLine="414"/>
        <w:contextualSpacing/>
      </w:pPr>
      <w:r w:rsidRPr="00D714BD">
        <w:rPr>
          <w:iCs/>
        </w:rPr>
        <w:t>Dėl Savivaldybės ilgalaikio materialiojo turto nuomos sutarties pratęsimo.</w:t>
      </w:r>
    </w:p>
    <w:p w14:paraId="4DEF9F73" w14:textId="70D08ED9" w:rsidR="00116986" w:rsidRPr="004B1113" w:rsidRDefault="00116986" w:rsidP="00453685">
      <w:pPr>
        <w:pStyle w:val="Sraopastraipa"/>
        <w:numPr>
          <w:ilvl w:val="0"/>
          <w:numId w:val="35"/>
        </w:numPr>
        <w:tabs>
          <w:tab w:val="left" w:pos="1560"/>
          <w:tab w:val="left" w:pos="1701"/>
        </w:tabs>
        <w:ind w:firstLine="414"/>
        <w:contextualSpacing/>
      </w:pPr>
      <w:r w:rsidRPr="004B1113">
        <w:t>Savivaldybės mero informacija.</w:t>
      </w:r>
    </w:p>
    <w:p w14:paraId="7CC4DBAF" w14:textId="6AD92514" w:rsidR="00116986" w:rsidRPr="00C469C3" w:rsidRDefault="00116986" w:rsidP="00FD5A38">
      <w:pPr>
        <w:pStyle w:val="Sraopastraipa"/>
        <w:numPr>
          <w:ilvl w:val="0"/>
          <w:numId w:val="35"/>
        </w:numPr>
        <w:tabs>
          <w:tab w:val="left" w:pos="1560"/>
          <w:tab w:val="left" w:pos="1701"/>
        </w:tabs>
        <w:ind w:firstLine="414"/>
        <w:contextualSpacing/>
        <w:rPr>
          <w:i/>
        </w:rPr>
      </w:pPr>
      <w:r w:rsidRPr="004B1113">
        <w:t>Tarybos narių siūlymai, paklausimai</w:t>
      </w:r>
      <w:r w:rsidRPr="00946FE5">
        <w:t>, pastabos.</w:t>
      </w:r>
    </w:p>
    <w:p w14:paraId="0442048B" w14:textId="77777777" w:rsidR="00D714BD" w:rsidRDefault="00D714BD" w:rsidP="00C469C3">
      <w:pPr>
        <w:tabs>
          <w:tab w:val="left" w:pos="1560"/>
          <w:tab w:val="left" w:pos="1701"/>
        </w:tabs>
        <w:contextualSpacing/>
        <w:rPr>
          <w:iCs/>
        </w:rPr>
      </w:pPr>
    </w:p>
    <w:p w14:paraId="27705B57" w14:textId="2EB9278E" w:rsidR="00C469C3" w:rsidRPr="00C469C3" w:rsidRDefault="00C469C3" w:rsidP="00C469C3">
      <w:pPr>
        <w:tabs>
          <w:tab w:val="left" w:pos="1560"/>
          <w:tab w:val="left" w:pos="1701"/>
        </w:tabs>
        <w:contextualSpacing/>
        <w:rPr>
          <w:iCs/>
        </w:rPr>
      </w:pPr>
      <w:r>
        <w:rPr>
          <w:iCs/>
        </w:rPr>
        <w:t>Rietavo savivaldybės tarybos nar</w:t>
      </w:r>
      <w:r w:rsidR="00D714BD">
        <w:rPr>
          <w:iCs/>
        </w:rPr>
        <w:t xml:space="preserve">į Virgilijų Ruškį </w:t>
      </w:r>
      <w:r w:rsidR="00F62888">
        <w:rPr>
          <w:iCs/>
        </w:rPr>
        <w:t>Tarybos vardu pasveikino S</w:t>
      </w:r>
      <w:r>
        <w:rPr>
          <w:iCs/>
        </w:rPr>
        <w:t>avivaldybės meras Antanas Černeckis.</w:t>
      </w:r>
    </w:p>
    <w:p w14:paraId="100BC57A" w14:textId="77777777" w:rsidR="00634DA9" w:rsidRPr="00F04F47" w:rsidRDefault="00634DA9" w:rsidP="00634DA9">
      <w:pPr>
        <w:pStyle w:val="Sraopastraipa"/>
        <w:tabs>
          <w:tab w:val="left" w:pos="1560"/>
          <w:tab w:val="left" w:pos="1701"/>
        </w:tabs>
        <w:ind w:left="1276"/>
        <w:contextualSpacing/>
        <w:rPr>
          <w:i/>
        </w:rPr>
      </w:pPr>
    </w:p>
    <w:p w14:paraId="2EA38CA6" w14:textId="01F31918" w:rsidR="00FA7141" w:rsidRDefault="00FA7141" w:rsidP="007206AD">
      <w:pPr>
        <w:pStyle w:val="Pagrindiniotekstotrauka2"/>
        <w:tabs>
          <w:tab w:val="left" w:pos="1276"/>
          <w:tab w:val="center" w:pos="5548"/>
        </w:tabs>
        <w:ind w:firstLine="0"/>
        <w:jc w:val="left"/>
      </w:pPr>
      <w:r>
        <w:t xml:space="preserve">           </w:t>
      </w:r>
      <w:r w:rsidR="00663C8F">
        <w:t xml:space="preserve">           </w:t>
      </w:r>
    </w:p>
    <w:p w14:paraId="5357800A" w14:textId="01AAC23D" w:rsidR="00A379FB" w:rsidRDefault="008562BD" w:rsidP="0084383D">
      <w:pPr>
        <w:numPr>
          <w:ilvl w:val="0"/>
          <w:numId w:val="5"/>
        </w:numPr>
        <w:ind w:left="0" w:firstLine="1134"/>
      </w:pPr>
      <w:r w:rsidRPr="007C6381">
        <w:rPr>
          <w:noProof/>
        </w:rPr>
        <w:t>S</w:t>
      </w:r>
      <w:r w:rsidR="00E96289">
        <w:rPr>
          <w:noProof/>
        </w:rPr>
        <w:t xml:space="preserve">VARSTYTA. </w:t>
      </w:r>
      <w:r w:rsidR="00E96289" w:rsidRPr="00E96289">
        <w:t xml:space="preserve">Rietavo savivaldybės šeštojo šaukimo tarybos </w:t>
      </w:r>
      <w:r w:rsidR="00F2705D">
        <w:t>4</w:t>
      </w:r>
      <w:r w:rsidR="00F62888">
        <w:t>7</w:t>
      </w:r>
      <w:r w:rsidR="00E96289" w:rsidRPr="00E96289">
        <w:t xml:space="preserve"> posėdžio darbotvarkės patvirtinim</w:t>
      </w:r>
      <w:r w:rsidR="00E96289">
        <w:t>as</w:t>
      </w:r>
      <w:r w:rsidRPr="007C6381">
        <w:rPr>
          <w:noProof/>
        </w:rPr>
        <w:t>.</w:t>
      </w:r>
    </w:p>
    <w:p w14:paraId="0B502EC3" w14:textId="0FEBF27B" w:rsidR="00121F78" w:rsidRDefault="005A030B" w:rsidP="00372E56">
      <w:pPr>
        <w:ind w:firstLine="0"/>
      </w:pPr>
      <w:r>
        <w:t xml:space="preserve">               </w:t>
      </w:r>
      <w:r w:rsidR="008562BD">
        <w:t xml:space="preserve">   </w:t>
      </w:r>
      <w:bookmarkStart w:id="3" w:name="_Hlk99527674"/>
      <w:r w:rsidR="00097C48">
        <w:t xml:space="preserve"> </w:t>
      </w:r>
      <w:r w:rsidR="008562BD">
        <w:t xml:space="preserve">Savivaldybės </w:t>
      </w:r>
      <w:r w:rsidR="00E96289">
        <w:t>meras Antanas Černeckis</w:t>
      </w:r>
      <w:bookmarkEnd w:id="3"/>
      <w:r w:rsidR="006A2FA5">
        <w:t>:</w:t>
      </w:r>
      <w:r w:rsidR="00634DA9">
        <w:t xml:space="preserve"> </w:t>
      </w:r>
      <w:r w:rsidR="005A5862">
        <w:t>ar turite pastabų dėl darbotvarkės?</w:t>
      </w:r>
      <w:r w:rsidR="00121F78">
        <w:t xml:space="preserve"> </w:t>
      </w:r>
      <w:r w:rsidR="005A5862">
        <w:t>K</w:t>
      </w:r>
      <w:r w:rsidR="00121F78">
        <w:t xml:space="preserve">viečiu balsuoti už darbotvarkės patvirtinimą. </w:t>
      </w:r>
    </w:p>
    <w:p w14:paraId="1AE9BB2E" w14:textId="6C63D8BE" w:rsidR="00362F32" w:rsidRDefault="00121F78" w:rsidP="00DB2DB1">
      <w:pPr>
        <w:ind w:firstLine="0"/>
      </w:pPr>
      <w:r>
        <w:t xml:space="preserve"> </w:t>
      </w:r>
      <w:r w:rsidR="00D946F2">
        <w:t xml:space="preserve">                  </w:t>
      </w:r>
      <w:r w:rsidR="00362F32">
        <w:t xml:space="preserve">Balsuota už pateiktą darbotvarkę – </w:t>
      </w:r>
      <w:r w:rsidR="001C41FC">
        <w:t>1</w:t>
      </w:r>
      <w:r w:rsidR="00ED20C5">
        <w:t>7</w:t>
      </w:r>
      <w:r w:rsidR="001C41FC">
        <w:t xml:space="preserve"> už.</w:t>
      </w:r>
    </w:p>
    <w:p w14:paraId="13BEA682" w14:textId="77777777" w:rsidR="00362F32" w:rsidRDefault="00362F32" w:rsidP="00362F32">
      <w:r>
        <w:t xml:space="preserve">       NUSPRĘSTA. Darbotvarkė patvirtinta.</w:t>
      </w:r>
    </w:p>
    <w:p w14:paraId="1406980E" w14:textId="4F31D7E6" w:rsidR="00D82B85" w:rsidRDefault="00D82B85" w:rsidP="00A379FB">
      <w:pPr>
        <w:ind w:firstLine="0"/>
      </w:pPr>
    </w:p>
    <w:p w14:paraId="5C0407DB" w14:textId="4D11E776" w:rsidR="00634DA9" w:rsidRDefault="0010370F" w:rsidP="005A5862">
      <w:pPr>
        <w:pStyle w:val="Sraopastraipa"/>
        <w:numPr>
          <w:ilvl w:val="0"/>
          <w:numId w:val="5"/>
        </w:numPr>
        <w:ind w:left="0" w:firstLine="1134"/>
      </w:pPr>
      <w:r>
        <w:t>SVARSTYTA.</w:t>
      </w:r>
      <w:r w:rsidR="00FA7841">
        <w:t xml:space="preserve"> </w:t>
      </w:r>
      <w:r w:rsidR="00ED20C5">
        <w:t>Rietavo savivaldybės bendruomenės rėmimo fondo 2022 metų lėšų panaudojimo ataskaitos patvirtinim</w:t>
      </w:r>
      <w:r w:rsidR="006F6BBA">
        <w:t>as</w:t>
      </w:r>
      <w:r w:rsidR="00634DA9">
        <w:t>.</w:t>
      </w:r>
    </w:p>
    <w:p w14:paraId="01589196" w14:textId="438BEC08" w:rsidR="00ED20C5" w:rsidRDefault="009D76DF" w:rsidP="00ED20C5">
      <w:pPr>
        <w:pStyle w:val="Pagrindinistekstas"/>
        <w:ind w:right="-42" w:firstLine="720"/>
        <w:jc w:val="both"/>
        <w:rPr>
          <w:b w:val="0"/>
          <w:sz w:val="24"/>
          <w:szCs w:val="24"/>
        </w:rPr>
      </w:pPr>
      <w:bookmarkStart w:id="4" w:name="_Hlk104386563"/>
      <w:r>
        <w:t xml:space="preserve">      </w:t>
      </w:r>
      <w:r w:rsidR="00ED20C5" w:rsidRPr="00ED20C5">
        <w:rPr>
          <w:b w:val="0"/>
          <w:bCs/>
          <w:sz w:val="24"/>
          <w:szCs w:val="24"/>
        </w:rPr>
        <w:t xml:space="preserve">Sveikatos ir socialinės paramos komiteto pirmininkas Saulius Jonušas </w:t>
      </w:r>
      <w:r w:rsidR="0053562E" w:rsidRPr="00ED20C5">
        <w:rPr>
          <w:b w:val="0"/>
          <w:bCs/>
          <w:sz w:val="24"/>
          <w:szCs w:val="24"/>
        </w:rPr>
        <w:t>teikė sprendimo projektą</w:t>
      </w:r>
      <w:r w:rsidR="0053562E">
        <w:t xml:space="preserve"> – </w:t>
      </w:r>
      <w:bookmarkEnd w:id="4"/>
      <w:r w:rsidR="00ED20C5" w:rsidRPr="00ED20C5">
        <w:rPr>
          <w:b w:val="0"/>
          <w:bCs/>
          <w:sz w:val="24"/>
          <w:szCs w:val="24"/>
        </w:rPr>
        <w:t>p</w:t>
      </w:r>
      <w:r w:rsidR="00ED20C5">
        <w:rPr>
          <w:b w:val="0"/>
          <w:sz w:val="24"/>
          <w:szCs w:val="24"/>
        </w:rPr>
        <w:t>atvirtinti Rietavo savivaldybės bendruomenės rėmimo fondo 2022 metų lėšų panaudojimo ataskaitą (pridedama).</w:t>
      </w:r>
    </w:p>
    <w:p w14:paraId="775365F4" w14:textId="15FC9DA8" w:rsidR="0036057B" w:rsidRPr="004B25FC" w:rsidRDefault="007D5968" w:rsidP="00ED20C5">
      <w:pPr>
        <w:tabs>
          <w:tab w:val="left" w:pos="0"/>
        </w:tabs>
        <w:rPr>
          <w:color w:val="000000"/>
        </w:rPr>
      </w:pPr>
      <w:r>
        <w:t xml:space="preserve">      </w:t>
      </w:r>
      <w:r w:rsidR="00810211">
        <w:t xml:space="preserve"> </w:t>
      </w:r>
      <w:r w:rsidR="0036057B">
        <w:t xml:space="preserve">Balsuota už pateiktą </w:t>
      </w:r>
      <w:r w:rsidR="004B25FC">
        <w:t>sprendimo projektą</w:t>
      </w:r>
      <w:r w:rsidR="0036057B">
        <w:t xml:space="preserve"> </w:t>
      </w:r>
      <w:bookmarkStart w:id="5" w:name="_Hlk72237300"/>
      <w:r w:rsidR="0036057B">
        <w:t>–</w:t>
      </w:r>
      <w:bookmarkEnd w:id="5"/>
      <w:r w:rsidR="0036057B">
        <w:t xml:space="preserve"> </w:t>
      </w:r>
      <w:r w:rsidR="00F5548F">
        <w:t>1</w:t>
      </w:r>
      <w:r w:rsidR="00ED20C5">
        <w:t>7</w:t>
      </w:r>
      <w:r w:rsidR="00F5548F">
        <w:t xml:space="preserve"> už</w:t>
      </w:r>
      <w:r w:rsidR="0036057B">
        <w:t>.</w:t>
      </w:r>
    </w:p>
    <w:p w14:paraId="557B2BD0" w14:textId="77777777" w:rsidR="00BB071D" w:rsidRDefault="00CF3EC3" w:rsidP="00BB071D">
      <w:r>
        <w:t xml:space="preserve"> </w:t>
      </w:r>
      <w:r w:rsidR="00BB071D">
        <w:t xml:space="preserve">  </w:t>
      </w:r>
      <w:r w:rsidR="005D41D1">
        <w:t xml:space="preserve">  </w:t>
      </w:r>
      <w:r w:rsidR="001225B0">
        <w:t xml:space="preserve">  </w:t>
      </w:r>
      <w:r w:rsidR="0036057B">
        <w:t xml:space="preserve">NUSPRĘSTA. </w:t>
      </w:r>
      <w:r w:rsidR="00BB071D">
        <w:t>Priimti sprendimą (pridedama).</w:t>
      </w:r>
    </w:p>
    <w:p w14:paraId="714CB33C" w14:textId="77777777" w:rsidR="003E4D5C" w:rsidRDefault="003E4D5C" w:rsidP="00C40A6C"/>
    <w:p w14:paraId="0A285A93" w14:textId="7B3AED0D" w:rsidR="00F2705D" w:rsidRPr="00F2705D" w:rsidRDefault="0036057B" w:rsidP="00F2705D">
      <w:pPr>
        <w:pStyle w:val="Sraopastraipa"/>
        <w:numPr>
          <w:ilvl w:val="0"/>
          <w:numId w:val="5"/>
        </w:numPr>
        <w:ind w:left="0" w:firstLine="1134"/>
        <w:contextualSpacing/>
        <w:rPr>
          <w:i/>
        </w:rPr>
      </w:pPr>
      <w:r>
        <w:t xml:space="preserve">SVARSTYTA. </w:t>
      </w:r>
      <w:r w:rsidR="00ED20C5">
        <w:t>Rietavo savivaldybės 2022 metų valstybės lėšomis finansuojamų melioracijos statinių priežiūros ir remonto darbų įvykdymo ataskaitos patvirtinim</w:t>
      </w:r>
      <w:r w:rsidR="00FD5A38">
        <w:t>as</w:t>
      </w:r>
      <w:r w:rsidR="007D5968">
        <w:t>.</w:t>
      </w:r>
    </w:p>
    <w:p w14:paraId="6882F445" w14:textId="55E0F1CF" w:rsidR="00ED20C5" w:rsidRPr="00ED20C5" w:rsidRDefault="005A5862" w:rsidP="00ED20C5">
      <w:pPr>
        <w:pStyle w:val="Pagrindiniotekstotrauka"/>
        <w:tabs>
          <w:tab w:val="left" w:pos="1247"/>
        </w:tabs>
        <w:ind w:firstLine="0"/>
        <w:rPr>
          <w:lang w:eastAsia="ar-SA"/>
        </w:rPr>
      </w:pPr>
      <w:r>
        <w:t xml:space="preserve">        </w:t>
      </w:r>
      <w:r w:rsidR="00ED20C5">
        <w:t xml:space="preserve">           Ūkio plėtros ir ekologijos komiteto pirmininkas Albinas Maslauskas </w:t>
      </w:r>
      <w:r w:rsidR="00F2705D">
        <w:t xml:space="preserve">teikė sprendimo projektą – </w:t>
      </w:r>
      <w:r w:rsidR="00ED20C5">
        <w:t>p</w:t>
      </w:r>
      <w:r w:rsidR="00ED20C5" w:rsidRPr="00ED20C5">
        <w:rPr>
          <w:lang w:eastAsia="ar-SA"/>
        </w:rPr>
        <w:t>atvirtinti Rietavo savivaldybės 2022 metų valstybės lėšomis finansuojamų melioracijos statinių priežiūros ir remonto darbų įvykdymo ataskaitą (pridedama).</w:t>
      </w:r>
    </w:p>
    <w:p w14:paraId="7ED28AD8" w14:textId="3EDF993D" w:rsidR="003944D4" w:rsidRPr="007D4DE3" w:rsidRDefault="00225391" w:rsidP="00ED20C5">
      <w:pPr>
        <w:shd w:val="solid" w:color="FFFFFF" w:fill="FFFFFF"/>
        <w:tabs>
          <w:tab w:val="left" w:pos="1134"/>
        </w:tabs>
        <w:contextualSpacing/>
      </w:pPr>
      <w:r>
        <w:t xml:space="preserve">       </w:t>
      </w:r>
      <w:r w:rsidR="003944D4" w:rsidRPr="007D4DE3">
        <w:t xml:space="preserve">Balsuota už pateiktą sprendimo projektą – </w:t>
      </w:r>
      <w:r w:rsidR="00ED20C5">
        <w:t>17</w:t>
      </w:r>
      <w:r w:rsidR="003A0533">
        <w:t xml:space="preserve"> už</w:t>
      </w:r>
      <w:r w:rsidR="003944D4" w:rsidRPr="007D4DE3">
        <w:t>.</w:t>
      </w:r>
    </w:p>
    <w:p w14:paraId="6E258BD5" w14:textId="77777777" w:rsidR="003944D4" w:rsidRDefault="007D4DE3" w:rsidP="003944D4">
      <w:r>
        <w:t xml:space="preserve"> </w:t>
      </w:r>
      <w:r w:rsidR="003944D4">
        <w:t xml:space="preserve"> </w:t>
      </w:r>
      <w:r w:rsidR="009D449D">
        <w:t xml:space="preserve">  </w:t>
      </w:r>
      <w:r w:rsidR="001E57CA">
        <w:t xml:space="preserve"> </w:t>
      </w:r>
      <w:r w:rsidR="005D41D1">
        <w:t xml:space="preserve"> </w:t>
      </w:r>
      <w:r w:rsidR="00452D1F">
        <w:t xml:space="preserve"> </w:t>
      </w:r>
      <w:r w:rsidR="003944D4">
        <w:t>NUSPRĘSTA. Priimti sprendimą (pridedama).</w:t>
      </w:r>
    </w:p>
    <w:p w14:paraId="317264E3" w14:textId="77777777" w:rsidR="003944D4" w:rsidRDefault="003944D4" w:rsidP="003944D4">
      <w:pPr>
        <w:autoSpaceDE w:val="0"/>
        <w:autoSpaceDN w:val="0"/>
        <w:adjustRightInd w:val="0"/>
        <w:ind w:firstLine="0"/>
      </w:pPr>
      <w:r>
        <w:t xml:space="preserve">                </w:t>
      </w:r>
    </w:p>
    <w:p w14:paraId="4A182DD0" w14:textId="5DE24F31" w:rsidR="00116D55" w:rsidRDefault="009D203E" w:rsidP="00116D55">
      <w:pPr>
        <w:pStyle w:val="Sraopastraipa"/>
        <w:numPr>
          <w:ilvl w:val="0"/>
          <w:numId w:val="5"/>
        </w:numPr>
        <w:ind w:left="0" w:firstLine="1134"/>
        <w:contextualSpacing/>
        <w:rPr>
          <w:i/>
        </w:rPr>
      </w:pPr>
      <w:r w:rsidRPr="00D17458">
        <w:t>SVARSTYTA.</w:t>
      </w:r>
      <w:r w:rsidR="005566CC" w:rsidRPr="00D17458">
        <w:t xml:space="preserve"> </w:t>
      </w:r>
      <w:r w:rsidR="00ED20C5">
        <w:t>Rietavo savivaldybės 2022 metų komunalinių atliekų surinkimo ir tvarkymo programos lėšų panaudojimo ataskaitos patvirtinim</w:t>
      </w:r>
      <w:r w:rsidR="00767B48">
        <w:t>as</w:t>
      </w:r>
      <w:r w:rsidR="00214F94">
        <w:t>.</w:t>
      </w:r>
      <w:r w:rsidR="0078586D" w:rsidRPr="005D41D1">
        <w:rPr>
          <w:i/>
        </w:rPr>
        <w:t xml:space="preserve">                </w:t>
      </w:r>
      <w:r w:rsidR="005062A3">
        <w:t xml:space="preserve"> </w:t>
      </w:r>
      <w:r w:rsidR="00452D1F">
        <w:rPr>
          <w:i/>
        </w:rPr>
        <w:t xml:space="preserve">      </w:t>
      </w:r>
      <w:r w:rsidR="00C54A04">
        <w:rPr>
          <w:i/>
        </w:rPr>
        <w:t xml:space="preserve">        </w:t>
      </w:r>
      <w:r w:rsidR="00452D1F" w:rsidRPr="00C54A04">
        <w:rPr>
          <w:i/>
        </w:rPr>
        <w:t xml:space="preserve"> </w:t>
      </w:r>
      <w:bookmarkStart w:id="6" w:name="_Hlk103073578"/>
    </w:p>
    <w:p w14:paraId="3C50E212" w14:textId="59BC1EF0" w:rsidR="00ED20C5" w:rsidRDefault="00FD5A38" w:rsidP="00ED20C5">
      <w:pPr>
        <w:tabs>
          <w:tab w:val="left" w:pos="1247"/>
        </w:tabs>
        <w:ind w:firstLine="709"/>
      </w:pPr>
      <w:r>
        <w:t xml:space="preserve">       </w:t>
      </w:r>
      <w:r w:rsidR="00ED20C5">
        <w:t>Ūkio plėtros ir ekologijos komiteto pirmininkas Albinas Maslauskas</w:t>
      </w:r>
      <w:r w:rsidR="00ED20C5" w:rsidRPr="00116D55">
        <w:rPr>
          <w:bCs/>
          <w:szCs w:val="24"/>
        </w:rPr>
        <w:t xml:space="preserve"> </w:t>
      </w:r>
      <w:r w:rsidR="00F2705D" w:rsidRPr="00116D55">
        <w:rPr>
          <w:bCs/>
          <w:szCs w:val="24"/>
        </w:rPr>
        <w:t xml:space="preserve">teikė sprendimo projektą – </w:t>
      </w:r>
      <w:bookmarkEnd w:id="6"/>
      <w:r w:rsidR="00ED20C5">
        <w:rPr>
          <w:bCs/>
          <w:szCs w:val="24"/>
        </w:rPr>
        <w:t>p</w:t>
      </w:r>
      <w:r w:rsidR="00ED20C5">
        <w:t>atvirtinti Rietavo savivaldybės 2022 metų komunalinių atliekų surinkimo ir tvarkymo programos lėšų panaudojimo ataskaitą (pridedama).</w:t>
      </w:r>
    </w:p>
    <w:p w14:paraId="20FBBD40" w14:textId="60E311DD" w:rsidR="00ED20C5" w:rsidRDefault="00ED20C5" w:rsidP="00ED20C5">
      <w:pPr>
        <w:tabs>
          <w:tab w:val="left" w:pos="1247"/>
        </w:tabs>
        <w:ind w:firstLine="709"/>
      </w:pPr>
      <w:r>
        <w:t xml:space="preserve">       Tarybos narė Vilija Razmienė: kaip planuojama padengti įsiskolinimą UAB „Telšių regiono atliekų tvarkymo centras“?</w:t>
      </w:r>
    </w:p>
    <w:p w14:paraId="02312B46" w14:textId="418C9B2C" w:rsidR="00ED20C5" w:rsidRDefault="00ED20C5" w:rsidP="00ED20C5">
      <w:pPr>
        <w:tabs>
          <w:tab w:val="left" w:pos="1247"/>
        </w:tabs>
        <w:ind w:firstLine="709"/>
      </w:pPr>
      <w:r>
        <w:t xml:space="preserve">       Savivaldybės meras Antanas Černeckis: kad „neišdidintų“ biudžeto, suplanuota mažiau. Kadangi mokestis padidintas, reikalinga suma bus surinkta. </w:t>
      </w:r>
    </w:p>
    <w:p w14:paraId="7919076C" w14:textId="61BCEFDE" w:rsidR="00F02D29" w:rsidRPr="0074673A" w:rsidRDefault="00FD5A38" w:rsidP="00116D55">
      <w:pPr>
        <w:shd w:val="solid" w:color="FFFFFF" w:fill="FFFFFF"/>
        <w:tabs>
          <w:tab w:val="left" w:pos="1134"/>
        </w:tabs>
        <w:ind w:firstLine="0"/>
        <w:contextualSpacing/>
        <w:rPr>
          <w:bCs/>
          <w:szCs w:val="24"/>
        </w:rPr>
      </w:pPr>
      <w:r>
        <w:t xml:space="preserve">      </w:t>
      </w:r>
      <w:r w:rsidR="00F16717">
        <w:t xml:space="preserve"> </w:t>
      </w:r>
      <w:r w:rsidR="00116D55">
        <w:t xml:space="preserve">            </w:t>
      </w:r>
      <w:r w:rsidR="00F02D29" w:rsidRPr="00767B48">
        <w:rPr>
          <w:bCs/>
          <w:szCs w:val="24"/>
        </w:rPr>
        <w:t>Balsuota už</w:t>
      </w:r>
      <w:r w:rsidR="00877F61" w:rsidRPr="00767B48">
        <w:rPr>
          <w:bCs/>
          <w:szCs w:val="24"/>
        </w:rPr>
        <w:t xml:space="preserve"> pateiktą sprendimo projektą – </w:t>
      </w:r>
      <w:r w:rsidR="00FD1223" w:rsidRPr="00767B48">
        <w:rPr>
          <w:bCs/>
          <w:szCs w:val="24"/>
        </w:rPr>
        <w:t>1</w:t>
      </w:r>
      <w:r w:rsidR="00ED20C5">
        <w:rPr>
          <w:bCs/>
          <w:szCs w:val="24"/>
        </w:rPr>
        <w:t>7</w:t>
      </w:r>
      <w:r w:rsidR="003A0533" w:rsidRPr="00767B48">
        <w:rPr>
          <w:bCs/>
          <w:szCs w:val="24"/>
        </w:rPr>
        <w:t xml:space="preserve"> už.</w:t>
      </w:r>
    </w:p>
    <w:p w14:paraId="503EB7F7" w14:textId="5A17E18F" w:rsidR="00F02D29" w:rsidRPr="00D17458" w:rsidRDefault="00F02D29" w:rsidP="00F02D29">
      <w:pPr>
        <w:pStyle w:val="Pagrindiniotekstotrauka2"/>
        <w:tabs>
          <w:tab w:val="left" w:pos="1276"/>
          <w:tab w:val="center" w:pos="1418"/>
        </w:tabs>
        <w:ind w:firstLine="540"/>
        <w:rPr>
          <w:szCs w:val="24"/>
        </w:rPr>
      </w:pPr>
      <w:r w:rsidRPr="00D17458">
        <w:rPr>
          <w:szCs w:val="24"/>
        </w:rPr>
        <w:t xml:space="preserve"> </w:t>
      </w:r>
      <w:r w:rsidR="00EF4945" w:rsidRPr="00D17458">
        <w:rPr>
          <w:szCs w:val="24"/>
        </w:rPr>
        <w:t xml:space="preserve"> </w:t>
      </w:r>
      <w:r w:rsidR="00DD24B3" w:rsidRPr="00D17458">
        <w:rPr>
          <w:szCs w:val="24"/>
        </w:rPr>
        <w:t xml:space="preserve"> </w:t>
      </w:r>
      <w:r w:rsidR="00CB7945" w:rsidRPr="00D17458">
        <w:rPr>
          <w:szCs w:val="24"/>
        </w:rPr>
        <w:t xml:space="preserve"> </w:t>
      </w:r>
      <w:r w:rsidR="006D5811" w:rsidRPr="00D17458">
        <w:rPr>
          <w:szCs w:val="24"/>
        </w:rPr>
        <w:t xml:space="preserve"> </w:t>
      </w:r>
      <w:r w:rsidR="00FD1223">
        <w:rPr>
          <w:szCs w:val="24"/>
        </w:rPr>
        <w:t xml:space="preserve"> </w:t>
      </w:r>
      <w:r w:rsidR="00D37F5E">
        <w:rPr>
          <w:szCs w:val="24"/>
        </w:rPr>
        <w:t xml:space="preserve">  </w:t>
      </w:r>
      <w:r w:rsidR="00452D1F">
        <w:rPr>
          <w:szCs w:val="24"/>
        </w:rPr>
        <w:t xml:space="preserve"> </w:t>
      </w:r>
      <w:r w:rsidR="00D37F5E">
        <w:rPr>
          <w:szCs w:val="24"/>
        </w:rPr>
        <w:t xml:space="preserve"> </w:t>
      </w:r>
      <w:r w:rsidRPr="00D17458">
        <w:rPr>
          <w:szCs w:val="24"/>
        </w:rPr>
        <w:t>NUSPRĘSTA. Priimti sprendimą (pridedama).</w:t>
      </w:r>
    </w:p>
    <w:p w14:paraId="112450C8" w14:textId="77777777" w:rsidR="00286E56" w:rsidRPr="00D17458" w:rsidRDefault="00286E56" w:rsidP="00F02D29">
      <w:pPr>
        <w:pStyle w:val="Pagrindiniotekstotrauka2"/>
        <w:tabs>
          <w:tab w:val="left" w:pos="1276"/>
          <w:tab w:val="center" w:pos="1418"/>
        </w:tabs>
        <w:ind w:firstLine="540"/>
        <w:rPr>
          <w:szCs w:val="24"/>
        </w:rPr>
      </w:pPr>
    </w:p>
    <w:p w14:paraId="393BB829" w14:textId="520F8013" w:rsidR="00846B08" w:rsidRPr="009C28AC" w:rsidRDefault="00F02D29" w:rsidP="00846B08">
      <w:pPr>
        <w:pStyle w:val="Sraopastraipa"/>
        <w:numPr>
          <w:ilvl w:val="0"/>
          <w:numId w:val="5"/>
        </w:numPr>
        <w:tabs>
          <w:tab w:val="left" w:pos="1418"/>
        </w:tabs>
        <w:ind w:left="0" w:firstLine="1134"/>
        <w:contextualSpacing/>
        <w:rPr>
          <w:i/>
        </w:rPr>
      </w:pPr>
      <w:r w:rsidRPr="00D17458">
        <w:t>SVARSTYTA.</w:t>
      </w:r>
      <w:r w:rsidR="00877F61" w:rsidRPr="00D17458">
        <w:t xml:space="preserve"> </w:t>
      </w:r>
      <w:r w:rsidR="00ED20C5">
        <w:t>Rietavo savivaldybės smulkaus ir vidutinio verslo rėmimo programos 2022 metų lėšų panaudojimo ataskaitos patvirtinim</w:t>
      </w:r>
      <w:r w:rsidR="00F16717">
        <w:t>as</w:t>
      </w:r>
      <w:r w:rsidR="00846B08">
        <w:t>.</w:t>
      </w:r>
    </w:p>
    <w:p w14:paraId="56F824E2" w14:textId="61352E9C" w:rsidR="00ED20C5" w:rsidRDefault="00F16717" w:rsidP="00ED20C5">
      <w:pPr>
        <w:shd w:val="solid" w:color="FFFFFF" w:fill="FFFFFF"/>
        <w:tabs>
          <w:tab w:val="left" w:pos="0"/>
        </w:tabs>
        <w:ind w:firstLine="709"/>
        <w:rPr>
          <w:szCs w:val="24"/>
        </w:rPr>
      </w:pPr>
      <w:r>
        <w:t xml:space="preserve">      </w:t>
      </w:r>
      <w:r w:rsidR="00FD5A38">
        <w:t xml:space="preserve">  </w:t>
      </w:r>
      <w:r w:rsidR="00ED20C5">
        <w:t>Ūkio plėtros ir ekologijos komiteto pirmininkas Albinas Maslauskas</w:t>
      </w:r>
      <w:r w:rsidR="00ED20C5" w:rsidRPr="00116D55">
        <w:rPr>
          <w:bCs/>
          <w:szCs w:val="24"/>
        </w:rPr>
        <w:t xml:space="preserve"> </w:t>
      </w:r>
      <w:r w:rsidR="002763A7" w:rsidRPr="002763A7">
        <w:t xml:space="preserve">teikė sprendimo projektą – </w:t>
      </w:r>
      <w:bookmarkStart w:id="7" w:name="_Hlk107843017"/>
      <w:r w:rsidR="00FD5A38">
        <w:t>p</w:t>
      </w:r>
      <w:r w:rsidR="00FD5A38" w:rsidRPr="00AD71CB">
        <w:rPr>
          <w:szCs w:val="24"/>
          <w:lang w:eastAsia="lt-LT"/>
        </w:rPr>
        <w:t xml:space="preserve">atvirtinti  </w:t>
      </w:r>
      <w:r w:rsidR="00ED20C5">
        <w:rPr>
          <w:szCs w:val="24"/>
        </w:rPr>
        <w:t xml:space="preserve">Rietavo savivaldybės </w:t>
      </w:r>
      <w:r w:rsidR="00ED20C5">
        <w:rPr>
          <w:bCs/>
          <w:szCs w:val="24"/>
        </w:rPr>
        <w:t>smulkaus ir vidutinio verslo rėmimo programos 2022 metų lėšų panaudojimo ataskaitą (pridedama).</w:t>
      </w:r>
    </w:p>
    <w:p w14:paraId="6C720C3A" w14:textId="01D1692A" w:rsidR="003A0533" w:rsidRPr="00D17458" w:rsidRDefault="009D06D1" w:rsidP="00ED20C5">
      <w:pPr>
        <w:ind w:firstLine="567"/>
      </w:pPr>
      <w:r>
        <w:rPr>
          <w:szCs w:val="24"/>
          <w:lang w:eastAsia="lt-LT"/>
        </w:rPr>
        <w:t xml:space="preserve">   </w:t>
      </w:r>
      <w:r w:rsidR="001D5352">
        <w:rPr>
          <w:szCs w:val="24"/>
        </w:rPr>
        <w:t xml:space="preserve">        </w:t>
      </w:r>
      <w:bookmarkEnd w:id="7"/>
      <w:r w:rsidR="00D43B05" w:rsidRPr="00D17458">
        <w:t>Balsuota už pateiktą sprendimo projektą –</w:t>
      </w:r>
      <w:r w:rsidR="00D840FD">
        <w:t xml:space="preserve"> 1</w:t>
      </w:r>
      <w:r w:rsidR="00ED20C5">
        <w:t>7</w:t>
      </w:r>
      <w:r w:rsidR="003A0533">
        <w:t xml:space="preserve"> už</w:t>
      </w:r>
      <w:r w:rsidR="003A0533" w:rsidRPr="007D4DE3">
        <w:t>.</w:t>
      </w:r>
    </w:p>
    <w:p w14:paraId="6E4C0D32" w14:textId="3A143F10" w:rsidR="00D43B05" w:rsidRPr="00D17458" w:rsidRDefault="008C29AD" w:rsidP="003A0533">
      <w:pPr>
        <w:rPr>
          <w:szCs w:val="24"/>
        </w:rPr>
      </w:pPr>
      <w:r w:rsidRPr="00D17458">
        <w:rPr>
          <w:szCs w:val="24"/>
        </w:rPr>
        <w:t xml:space="preserve"> </w:t>
      </w:r>
      <w:r w:rsidR="00BF468F" w:rsidRPr="00D17458">
        <w:rPr>
          <w:szCs w:val="24"/>
        </w:rPr>
        <w:t xml:space="preserve"> </w:t>
      </w:r>
      <w:r w:rsidR="007B2E23">
        <w:rPr>
          <w:szCs w:val="24"/>
        </w:rPr>
        <w:t xml:space="preserve">   </w:t>
      </w:r>
      <w:r w:rsidR="00DE359F">
        <w:rPr>
          <w:szCs w:val="24"/>
        </w:rPr>
        <w:t xml:space="preserve"> </w:t>
      </w:r>
      <w:r w:rsidR="007E50DB">
        <w:rPr>
          <w:szCs w:val="24"/>
        </w:rPr>
        <w:t xml:space="preserve"> </w:t>
      </w:r>
      <w:r w:rsidR="007B2E23">
        <w:rPr>
          <w:szCs w:val="24"/>
        </w:rPr>
        <w:t xml:space="preserve"> </w:t>
      </w:r>
      <w:r w:rsidR="00D43B05" w:rsidRPr="00D17458">
        <w:rPr>
          <w:szCs w:val="24"/>
        </w:rPr>
        <w:t>NUSPRĘSTA. Priimti sprendimą (pridedama).</w:t>
      </w:r>
    </w:p>
    <w:p w14:paraId="76A32861" w14:textId="77777777" w:rsidR="00EC1D45" w:rsidRPr="00D17458" w:rsidRDefault="00EC1D45" w:rsidP="00EC1D45">
      <w:pPr>
        <w:ind w:firstLine="0"/>
        <w:rPr>
          <w:color w:val="000000"/>
          <w:szCs w:val="24"/>
        </w:rPr>
      </w:pPr>
    </w:p>
    <w:p w14:paraId="6C50FCC2" w14:textId="6288DC9B" w:rsidR="00DB6AE5" w:rsidRDefault="00863BDB" w:rsidP="00930788">
      <w:pPr>
        <w:pStyle w:val="Sraopastraipa"/>
        <w:numPr>
          <w:ilvl w:val="0"/>
          <w:numId w:val="5"/>
        </w:numPr>
        <w:ind w:left="0" w:firstLine="1134"/>
        <w:contextualSpacing/>
      </w:pPr>
      <w:r>
        <w:t xml:space="preserve">SVARSTYTA. </w:t>
      </w:r>
      <w:r w:rsidR="00ED20C5">
        <w:t>Rietavo savivaldybės žemės ūkio rėmimo programos 2022 metų lėšų panaudojimo ataskaitos patvirtinimas</w:t>
      </w:r>
      <w:r w:rsidR="00930788">
        <w:t>.</w:t>
      </w:r>
    </w:p>
    <w:p w14:paraId="3244B840" w14:textId="068FC0BF" w:rsidR="00ED20C5" w:rsidRDefault="00305CBF" w:rsidP="00ED20C5">
      <w:pPr>
        <w:shd w:val="solid" w:color="FFFFFF" w:fill="FFFFFF"/>
        <w:tabs>
          <w:tab w:val="left" w:pos="0"/>
        </w:tabs>
        <w:ind w:firstLine="709"/>
        <w:rPr>
          <w:szCs w:val="24"/>
        </w:rPr>
      </w:pPr>
      <w:r>
        <w:rPr>
          <w:szCs w:val="24"/>
        </w:rPr>
        <w:t xml:space="preserve">       </w:t>
      </w:r>
      <w:r w:rsidR="00ED20C5" w:rsidRPr="00ED20C5">
        <w:rPr>
          <w:szCs w:val="24"/>
        </w:rPr>
        <w:t>Ūkio plėtros ir ekologijos komiteto pirmininkas Albinas Maslauskas</w:t>
      </w:r>
      <w:r w:rsidR="00ED20C5" w:rsidRPr="00305CBF">
        <w:rPr>
          <w:b/>
          <w:bCs/>
          <w:szCs w:val="24"/>
        </w:rPr>
        <w:t xml:space="preserve"> </w:t>
      </w:r>
      <w:r w:rsidR="00172DDD" w:rsidRPr="00305CBF">
        <w:rPr>
          <w:bCs/>
          <w:szCs w:val="24"/>
        </w:rPr>
        <w:t xml:space="preserve">teikė sprendimo projektą </w:t>
      </w:r>
      <w:r w:rsidR="00172DDD">
        <w:t xml:space="preserve">– </w:t>
      </w:r>
      <w:r w:rsidR="00ED20C5">
        <w:t xml:space="preserve">patvirtinti </w:t>
      </w:r>
      <w:r w:rsidR="00ED20C5">
        <w:rPr>
          <w:szCs w:val="24"/>
        </w:rPr>
        <w:t xml:space="preserve">Rietavo savivaldybės </w:t>
      </w:r>
      <w:r w:rsidR="00ED20C5">
        <w:rPr>
          <w:bCs/>
          <w:szCs w:val="24"/>
        </w:rPr>
        <w:t>žemės ūkio rėmimo programos 2022 metų lėšų panaudojimo ataskaitą (pridedama).</w:t>
      </w:r>
    </w:p>
    <w:p w14:paraId="5992CC34" w14:textId="2B701E83" w:rsidR="003A0533" w:rsidRPr="002E2358" w:rsidRDefault="00670103" w:rsidP="00ED20C5">
      <w:pPr>
        <w:pStyle w:val="Pagrindinistekstas"/>
        <w:tabs>
          <w:tab w:val="left" w:pos="1134"/>
        </w:tabs>
        <w:ind w:right="-42"/>
        <w:jc w:val="both"/>
        <w:rPr>
          <w:b w:val="0"/>
          <w:sz w:val="24"/>
          <w:szCs w:val="24"/>
        </w:rPr>
      </w:pPr>
      <w:r>
        <w:t xml:space="preserve">      </w:t>
      </w:r>
      <w:r w:rsidR="009D06D1">
        <w:t xml:space="preserve"> </w:t>
      </w:r>
      <w:r>
        <w:t xml:space="preserve"> </w:t>
      </w:r>
      <w:r w:rsidR="002E2358">
        <w:t xml:space="preserve">          </w:t>
      </w:r>
      <w:r w:rsidR="00DB6AE5" w:rsidRPr="002E2358">
        <w:rPr>
          <w:b w:val="0"/>
          <w:sz w:val="24"/>
          <w:szCs w:val="24"/>
        </w:rPr>
        <w:t>Balsuota už pateiktą sprendimo projektą – 1</w:t>
      </w:r>
      <w:r w:rsidR="002E2358">
        <w:rPr>
          <w:b w:val="0"/>
          <w:sz w:val="24"/>
          <w:szCs w:val="24"/>
        </w:rPr>
        <w:t>7</w:t>
      </w:r>
      <w:r w:rsidR="00DB6AE5" w:rsidRPr="002E2358">
        <w:rPr>
          <w:b w:val="0"/>
          <w:sz w:val="24"/>
          <w:szCs w:val="24"/>
        </w:rPr>
        <w:t xml:space="preserve"> už.</w:t>
      </w:r>
    </w:p>
    <w:p w14:paraId="6FB0C632" w14:textId="545F78EB" w:rsidR="00863BDB" w:rsidRPr="00F005D4" w:rsidRDefault="00342366" w:rsidP="003A0533">
      <w:pPr>
        <w:pStyle w:val="Sraopastraipa"/>
        <w:tabs>
          <w:tab w:val="left" w:pos="1134"/>
        </w:tabs>
        <w:ind w:left="0"/>
        <w:contextualSpacing/>
      </w:pPr>
      <w:r>
        <w:t xml:space="preserve"> </w:t>
      </w:r>
      <w:r w:rsidR="00863BDB" w:rsidRPr="00F005D4">
        <w:t xml:space="preserve">   </w:t>
      </w:r>
      <w:r w:rsidR="00BF468F" w:rsidRPr="00F005D4">
        <w:t xml:space="preserve">  </w:t>
      </w:r>
      <w:r w:rsidR="003A0533">
        <w:t xml:space="preserve">        </w:t>
      </w:r>
      <w:r w:rsidR="006B13C6">
        <w:t xml:space="preserve"> </w:t>
      </w:r>
      <w:r w:rsidR="007B2E23">
        <w:t xml:space="preserve"> </w:t>
      </w:r>
      <w:r w:rsidR="009D06D1">
        <w:t xml:space="preserve"> </w:t>
      </w:r>
      <w:r w:rsidR="007B2E23">
        <w:t xml:space="preserve">  </w:t>
      </w:r>
      <w:r w:rsidR="005D13B5">
        <w:t xml:space="preserve"> </w:t>
      </w:r>
      <w:r w:rsidR="00863BDB" w:rsidRPr="00F005D4">
        <w:t>NUSPRĘSTA. Priimti sprendimą (pridedama).</w:t>
      </w:r>
    </w:p>
    <w:p w14:paraId="6BB06E2A" w14:textId="77777777" w:rsidR="007B41F7" w:rsidRDefault="007B41F7" w:rsidP="00863BDB">
      <w:pPr>
        <w:pStyle w:val="Sraopastraipa"/>
        <w:tabs>
          <w:tab w:val="left" w:pos="1134"/>
        </w:tabs>
        <w:ind w:left="0"/>
        <w:contextualSpacing/>
      </w:pPr>
    </w:p>
    <w:p w14:paraId="6A7F20CA" w14:textId="21DEFD8D" w:rsidR="00047334" w:rsidRPr="00047334" w:rsidRDefault="00192087" w:rsidP="00047334">
      <w:pPr>
        <w:pStyle w:val="Sraopastraipa"/>
        <w:ind w:left="0"/>
        <w:contextualSpacing/>
        <w:rPr>
          <w:i/>
        </w:rPr>
      </w:pPr>
      <w:r>
        <w:t xml:space="preserve">                </w:t>
      </w:r>
      <w:r w:rsidR="007B2E23">
        <w:t xml:space="preserve">   </w:t>
      </w:r>
      <w:r w:rsidR="004979B6">
        <w:t>7.</w:t>
      </w:r>
      <w:r w:rsidR="00574FD3">
        <w:t xml:space="preserve"> </w:t>
      </w:r>
      <w:r w:rsidR="00505657">
        <w:t xml:space="preserve">SVARSTYTA. </w:t>
      </w:r>
      <w:r w:rsidR="002E2358">
        <w:t>Rietavo savivaldybės švietimo ir biudžetinių įstaigų pareigybių skaičiaus patvirtinim</w:t>
      </w:r>
      <w:r w:rsidR="00DC3140">
        <w:t>as</w:t>
      </w:r>
      <w:r w:rsidR="000739F3">
        <w:rPr>
          <w:iCs/>
        </w:rPr>
        <w:t>.</w:t>
      </w:r>
    </w:p>
    <w:p w14:paraId="05091DB8" w14:textId="23C62C86" w:rsidR="002E2358" w:rsidRPr="008043B0" w:rsidRDefault="002E2358" w:rsidP="002E2358">
      <w:pPr>
        <w:tabs>
          <w:tab w:val="left" w:pos="1134"/>
        </w:tabs>
        <w:ind w:firstLine="1196"/>
      </w:pPr>
      <w:bookmarkStart w:id="8" w:name="_Hlk124846931"/>
      <w:r>
        <w:t>Finansų ir ekonomikos komiteto pirmininkas Jonas Eugenijus Bačinskas</w:t>
      </w:r>
      <w:bookmarkEnd w:id="8"/>
      <w:r w:rsidRPr="0067115A">
        <w:t xml:space="preserve"> </w:t>
      </w:r>
      <w:r w:rsidR="00342366" w:rsidRPr="0067115A">
        <w:t xml:space="preserve">teikė sprendimo projektą </w:t>
      </w:r>
      <w:r w:rsidR="00342366" w:rsidRPr="007C528B">
        <w:rPr>
          <w:b/>
        </w:rPr>
        <w:t xml:space="preserve">– </w:t>
      </w:r>
      <w:r w:rsidR="00722458" w:rsidRPr="00722458">
        <w:rPr>
          <w:bCs/>
        </w:rPr>
        <w:t>p</w:t>
      </w:r>
      <w:r w:rsidR="00722458" w:rsidRPr="00E630C0">
        <w:t xml:space="preserve">atvirtinti </w:t>
      </w:r>
      <w:r w:rsidRPr="007475D8">
        <w:t>Rietavo savivaldybės švietimo įstaigų pareigybių skaičių:</w:t>
      </w:r>
      <w:r>
        <w:t xml:space="preserve"> </w:t>
      </w:r>
      <w:r w:rsidRPr="007475D8">
        <w:t>Rietavo Lauryno Ivinskio gimnazijoje – 115,92 pareigybės, iš jų mokytojų – 57,02, vadovų – 4,0, pagalbos specialistų ir bibliotekų darbuotojų – 17,9, aptarnaujančio personalo – 37,0 pareigybės;</w:t>
      </w:r>
      <w:r>
        <w:t xml:space="preserve"> </w:t>
      </w:r>
      <w:r w:rsidRPr="002E0A10">
        <w:t>Rietavo sav. Tverų gimnazijoje – 60,612 pareigybės, iš jų mokytojų – 23,175, vadovų – 2,0, pagalbos specialistų ir bibliotekų darbuotojų – 8,437, aptarnaujančio personalo – 27,0 pareigybės;</w:t>
      </w:r>
      <w:r>
        <w:t xml:space="preserve"> </w:t>
      </w:r>
      <w:r w:rsidRPr="00EB78B9">
        <w:t>Rietavo Mykolo Kleopo Oginskio meno mokykloje – 20,8567 pareigybės, iš jų mokytojų – 14,2567, vadovų – 1,5, aptarnaujančio personalo – 5,1 pareigybės;</w:t>
      </w:r>
      <w:r>
        <w:t xml:space="preserve"> </w:t>
      </w:r>
      <w:r w:rsidRPr="008043B0">
        <w:t>Rietavo lopšelyje</w:t>
      </w:r>
      <w:r>
        <w:t>-</w:t>
      </w:r>
      <w:r w:rsidRPr="008043B0">
        <w:t>darželyje – 52,99 pareigybės, iš jų mokytojų – 21, vadovų – 1,5, pagalbos specialistų – 7,49, aptarnaujančio personalo – 23,0 pareigybės.</w:t>
      </w:r>
    </w:p>
    <w:p w14:paraId="0C262AD1" w14:textId="1C6B6460" w:rsidR="002E2358" w:rsidRPr="00FA2626" w:rsidRDefault="002E2358" w:rsidP="002E2358">
      <w:pPr>
        <w:tabs>
          <w:tab w:val="left" w:pos="1134"/>
        </w:tabs>
        <w:ind w:firstLine="1196"/>
      </w:pPr>
      <w:r w:rsidRPr="00076031">
        <w:t>Patvirtinti Rietavo savivaldybės biudžetinių įstaigų pareigybių skaičių:</w:t>
      </w:r>
      <w:r>
        <w:t xml:space="preserve"> </w:t>
      </w:r>
      <w:r w:rsidRPr="00076031">
        <w:t>Rietavo Oginskių kultūros istorijos muziejuje – 10,75 pareigybės;</w:t>
      </w:r>
      <w:r>
        <w:t xml:space="preserve"> </w:t>
      </w:r>
      <w:r w:rsidRPr="00076031">
        <w:t xml:space="preserve">Rietavo savivaldybės kultūros centre su 4 filialais –17,25 pareigybės; Rietavo </w:t>
      </w:r>
      <w:r>
        <w:t xml:space="preserve">savivaldybės </w:t>
      </w:r>
      <w:r w:rsidRPr="00076031">
        <w:t>Irenėjaus Oginskio viešojoje bibliotekoje su 6 filialais – 10,5 pareigybės;</w:t>
      </w:r>
      <w:r>
        <w:t xml:space="preserve"> </w:t>
      </w:r>
      <w:r w:rsidRPr="00421CA1">
        <w:t>Rietavo socialinių paslaugų centre – 25,63 pareigybės;</w:t>
      </w:r>
      <w:r>
        <w:t xml:space="preserve"> </w:t>
      </w:r>
      <w:r w:rsidRPr="00421CA1">
        <w:t>Rietavo atvirame jaunimo centre – 3,25 pareigybės;</w:t>
      </w:r>
      <w:r>
        <w:t xml:space="preserve"> </w:t>
      </w:r>
      <w:r w:rsidRPr="00FA2626">
        <w:t xml:space="preserve">Rietavo savivaldybės priešgaisrinėje tarnyboje – 11,0 pareigybių. </w:t>
      </w:r>
    </w:p>
    <w:p w14:paraId="2F45436F" w14:textId="141A56C8" w:rsidR="002E2358" w:rsidRPr="00BE7073" w:rsidRDefault="002E2358" w:rsidP="002E2358">
      <w:pPr>
        <w:tabs>
          <w:tab w:val="left" w:pos="1134"/>
        </w:tabs>
        <w:ind w:firstLine="1196"/>
      </w:pPr>
      <w:r w:rsidRPr="00BE7073">
        <w:t xml:space="preserve">Pripažinti netekusiu galios </w:t>
      </w:r>
      <w:r>
        <w:t xml:space="preserve">Rietavo savivaldybės tarybos </w:t>
      </w:r>
      <w:r w:rsidRPr="00BE7073">
        <w:t>2022 m. vasario 24 d. sprendimą Nr. T1-20 „Dėl Rietavo savivaldybės švietimo ir biudžetinių įstaigų pareigybių skaičiaus patvirtinimo“ su visais pakeitimais.</w:t>
      </w:r>
    </w:p>
    <w:p w14:paraId="5812681E" w14:textId="18B39EDB" w:rsidR="00305CBF" w:rsidRDefault="00305CBF" w:rsidP="00305CBF">
      <w:pPr>
        <w:ind w:firstLine="567"/>
        <w:rPr>
          <w:color w:val="000000"/>
          <w:szCs w:val="24"/>
          <w:lang w:eastAsia="lt-LT"/>
        </w:rPr>
      </w:pPr>
      <w:r>
        <w:rPr>
          <w:color w:val="000000"/>
          <w:szCs w:val="24"/>
          <w:lang w:eastAsia="lt-LT"/>
        </w:rPr>
        <w:t xml:space="preserve">         Tarybos narys </w:t>
      </w:r>
      <w:r w:rsidR="002E2358">
        <w:rPr>
          <w:color w:val="000000"/>
          <w:szCs w:val="24"/>
          <w:lang w:eastAsia="lt-LT"/>
        </w:rPr>
        <w:t>Alfredas Mockus</w:t>
      </w:r>
      <w:r>
        <w:rPr>
          <w:color w:val="000000"/>
          <w:szCs w:val="24"/>
          <w:lang w:eastAsia="lt-LT"/>
        </w:rPr>
        <w:t xml:space="preserve">: </w:t>
      </w:r>
      <w:r w:rsidR="002E2358">
        <w:rPr>
          <w:color w:val="000000"/>
          <w:szCs w:val="24"/>
          <w:lang w:eastAsia="lt-LT"/>
        </w:rPr>
        <w:t>komitete minėjau ir Rietavo Lauryno Ivinskio gimnazijos direktorė A. Lengvenienė minėjo, kad kai kuriems mokiniams skiriami mokytojo</w:t>
      </w:r>
      <w:r w:rsidR="00C4673D">
        <w:rPr>
          <w:color w:val="000000"/>
          <w:szCs w:val="24"/>
          <w:lang w:eastAsia="lt-LT"/>
        </w:rPr>
        <w:t xml:space="preserve"> </w:t>
      </w:r>
      <w:r w:rsidR="002E2358">
        <w:rPr>
          <w:color w:val="000000"/>
          <w:szCs w:val="24"/>
          <w:lang w:eastAsia="lt-LT"/>
        </w:rPr>
        <w:t xml:space="preserve">padėjėjai. Pateiktame sprendimo projekte šių etatų nematome, todėl siūlau juos įtraukti. </w:t>
      </w:r>
    </w:p>
    <w:p w14:paraId="5FC52655" w14:textId="77777777" w:rsidR="00223AB2" w:rsidRDefault="00305CBF" w:rsidP="00305CBF">
      <w:pPr>
        <w:ind w:firstLine="567"/>
        <w:rPr>
          <w:color w:val="000000"/>
          <w:szCs w:val="24"/>
          <w:lang w:eastAsia="lt-LT"/>
        </w:rPr>
      </w:pPr>
      <w:r>
        <w:rPr>
          <w:color w:val="000000"/>
          <w:szCs w:val="24"/>
          <w:lang w:eastAsia="lt-LT"/>
        </w:rPr>
        <w:t xml:space="preserve">         Savivaldybės meras Antanas Černeckis: </w:t>
      </w:r>
      <w:r w:rsidR="00223AB2">
        <w:rPr>
          <w:color w:val="000000"/>
          <w:szCs w:val="24"/>
          <w:lang w:eastAsia="lt-LT"/>
        </w:rPr>
        <w:t xml:space="preserve">nieko apie tai nežinau. </w:t>
      </w:r>
    </w:p>
    <w:p w14:paraId="7D745871" w14:textId="22D99DB7" w:rsidR="00305CBF" w:rsidRDefault="00223AB2" w:rsidP="00305CBF">
      <w:pPr>
        <w:ind w:firstLine="567"/>
        <w:rPr>
          <w:color w:val="000000"/>
          <w:szCs w:val="24"/>
          <w:lang w:eastAsia="lt-LT"/>
        </w:rPr>
      </w:pPr>
      <w:r>
        <w:rPr>
          <w:color w:val="000000"/>
          <w:szCs w:val="24"/>
          <w:lang w:eastAsia="lt-LT"/>
        </w:rPr>
        <w:t xml:space="preserve">         Rietavo Lauryno Ivinskio gimnazijos direktorė Alma Lengvenienė: kad visiškai vykdytume Plungės rajono PPT rekomendacijas, mums dar reikia 3 etatų mokytojo</w:t>
      </w:r>
      <w:r w:rsidR="00C4673D">
        <w:rPr>
          <w:color w:val="000000"/>
          <w:szCs w:val="24"/>
          <w:lang w:eastAsia="lt-LT"/>
        </w:rPr>
        <w:t xml:space="preserve"> </w:t>
      </w:r>
      <w:r>
        <w:rPr>
          <w:color w:val="000000"/>
          <w:szCs w:val="24"/>
          <w:lang w:eastAsia="lt-LT"/>
        </w:rPr>
        <w:t>padėjėjo. Šiais metais, atsižvelgdami į taupymą, krūvį išdėliojome.</w:t>
      </w:r>
    </w:p>
    <w:p w14:paraId="6E3D30B4" w14:textId="34A66B4C" w:rsidR="00223AB2" w:rsidRDefault="00223AB2" w:rsidP="00305CBF">
      <w:pPr>
        <w:ind w:firstLine="567"/>
        <w:rPr>
          <w:color w:val="000000"/>
          <w:szCs w:val="24"/>
          <w:lang w:eastAsia="lt-LT"/>
        </w:rPr>
      </w:pPr>
      <w:r>
        <w:rPr>
          <w:color w:val="000000"/>
          <w:szCs w:val="24"/>
          <w:lang w:eastAsia="lt-LT"/>
        </w:rPr>
        <w:t xml:space="preserve">          Savivaldybės meras Antanas Černeckis: kadangi mokykla į mus nesikreipė, sprendimo projektas turėtų likti toks, koks pateiktas.</w:t>
      </w:r>
    </w:p>
    <w:p w14:paraId="6F6F1CE5" w14:textId="1184328D" w:rsidR="00223AB2" w:rsidRDefault="00223AB2" w:rsidP="00305CBF">
      <w:pPr>
        <w:ind w:firstLine="567"/>
        <w:rPr>
          <w:color w:val="000000"/>
          <w:szCs w:val="24"/>
          <w:lang w:eastAsia="lt-LT"/>
        </w:rPr>
      </w:pPr>
      <w:r>
        <w:rPr>
          <w:color w:val="000000"/>
          <w:szCs w:val="24"/>
          <w:lang w:eastAsia="lt-LT"/>
        </w:rPr>
        <w:t xml:space="preserve">          Tarybos narė Vaida Vaičikauskienė: jeigu mokykla nesikreipė, raginu kuo greičiau tai padaryti, nes jokių „uždenginėjimų“ negali būti. </w:t>
      </w:r>
      <w:r w:rsidR="00C4673D">
        <w:rPr>
          <w:color w:val="000000"/>
          <w:szCs w:val="24"/>
          <w:lang w:eastAsia="lt-LT"/>
        </w:rPr>
        <w:t xml:space="preserve">Mokytojo padėjėjas turi pažinti vaiką, o ne dirbti su trimis keturiais vaikais. </w:t>
      </w:r>
    </w:p>
    <w:p w14:paraId="17940020" w14:textId="5263D691" w:rsidR="00C4673D" w:rsidRDefault="00C4673D" w:rsidP="00305CBF">
      <w:pPr>
        <w:ind w:firstLine="567"/>
        <w:rPr>
          <w:color w:val="000000"/>
          <w:szCs w:val="24"/>
          <w:lang w:eastAsia="lt-LT"/>
        </w:rPr>
      </w:pPr>
      <w:r>
        <w:rPr>
          <w:color w:val="000000"/>
          <w:szCs w:val="24"/>
          <w:lang w:eastAsia="lt-LT"/>
        </w:rPr>
        <w:t xml:space="preserve">         </w:t>
      </w:r>
      <w:r w:rsidR="00AF2097">
        <w:rPr>
          <w:color w:val="000000"/>
          <w:szCs w:val="24"/>
          <w:lang w:eastAsia="lt-LT"/>
        </w:rPr>
        <w:t xml:space="preserve">Tarybos narys Alfredas Mockus: mūsų, kaip Savivaldybės tarybos narių, pareiga – suteikiame arba nesuteikiame vaikui pagalbą. Jeigu neskiriame etatų, vadinasi, mes nutarėme vaikui pagalbos neteikti. </w:t>
      </w:r>
    </w:p>
    <w:p w14:paraId="5B2B5270" w14:textId="6052FFA9" w:rsidR="00AF2097" w:rsidRDefault="00AF2097" w:rsidP="00305CBF">
      <w:pPr>
        <w:ind w:firstLine="567"/>
        <w:rPr>
          <w:color w:val="000000"/>
          <w:szCs w:val="24"/>
          <w:lang w:eastAsia="lt-LT"/>
        </w:rPr>
      </w:pPr>
      <w:r>
        <w:rPr>
          <w:color w:val="000000"/>
          <w:szCs w:val="24"/>
          <w:lang w:eastAsia="lt-LT"/>
        </w:rPr>
        <w:lastRenderedPageBreak/>
        <w:t xml:space="preserve">         Savivaldybės meras Antanas Černeckis: priimant šį sprendimą reikia vadovautis tuo, kas pateikta bent jau parą iki posėdžio. Gimnazijoje šiuos klausimus išsispręskite anksčiau. </w:t>
      </w:r>
    </w:p>
    <w:p w14:paraId="6B26E4C3" w14:textId="09473374" w:rsidR="00AF2097" w:rsidRDefault="00AF2097" w:rsidP="00305CBF">
      <w:pPr>
        <w:ind w:firstLine="567"/>
        <w:rPr>
          <w:color w:val="000000"/>
          <w:szCs w:val="24"/>
          <w:lang w:eastAsia="lt-LT"/>
        </w:rPr>
      </w:pPr>
      <w:r>
        <w:rPr>
          <w:color w:val="000000"/>
          <w:szCs w:val="24"/>
          <w:lang w:eastAsia="lt-LT"/>
        </w:rPr>
        <w:t xml:space="preserve">         Tarybos narys Juozas Barsteiga: išklausius visas puses, norisi sužinoti, kada mokykla kreipsis dėl minėtų etatų?</w:t>
      </w:r>
    </w:p>
    <w:p w14:paraId="159251CC" w14:textId="16361114" w:rsidR="00AF2097" w:rsidRDefault="00AF2097" w:rsidP="00305CBF">
      <w:pPr>
        <w:ind w:firstLine="567"/>
        <w:rPr>
          <w:color w:val="000000"/>
          <w:szCs w:val="24"/>
          <w:lang w:eastAsia="lt-LT"/>
        </w:rPr>
      </w:pPr>
      <w:r>
        <w:rPr>
          <w:color w:val="000000"/>
          <w:szCs w:val="24"/>
          <w:lang w:eastAsia="lt-LT"/>
        </w:rPr>
        <w:t xml:space="preserve">          Savivaldybės meras Antanas Černeckis: šiandien ne laikas ir ne vieta kalbėti apie tai, kaip paskirstyti krūviai. Kai gausime prašymą, klausimą spręsime iš esmės.</w:t>
      </w:r>
    </w:p>
    <w:p w14:paraId="0F931BA9" w14:textId="77777777" w:rsidR="00A63902" w:rsidRDefault="00AF2097" w:rsidP="00305CBF">
      <w:pPr>
        <w:ind w:firstLine="567"/>
        <w:rPr>
          <w:color w:val="000000"/>
          <w:szCs w:val="24"/>
          <w:lang w:eastAsia="lt-LT"/>
        </w:rPr>
      </w:pPr>
      <w:r>
        <w:rPr>
          <w:color w:val="000000"/>
          <w:szCs w:val="24"/>
          <w:lang w:eastAsia="lt-LT"/>
        </w:rPr>
        <w:t xml:space="preserve">         Tarybos narys Alfredas Mockus: meras teigia, kad tik šiandien yra iškeltas klausimas, tai yra netiesa. Jau praėjusiame Tarybos posėdyje Rietavo Lauryno Ivin</w:t>
      </w:r>
      <w:r w:rsidR="00A63902">
        <w:rPr>
          <w:color w:val="000000"/>
          <w:szCs w:val="24"/>
          <w:lang w:eastAsia="lt-LT"/>
        </w:rPr>
        <w:t>s</w:t>
      </w:r>
      <w:r>
        <w:rPr>
          <w:color w:val="000000"/>
          <w:szCs w:val="24"/>
          <w:lang w:eastAsia="lt-LT"/>
        </w:rPr>
        <w:t>ki</w:t>
      </w:r>
      <w:r w:rsidR="00A63902">
        <w:rPr>
          <w:color w:val="000000"/>
          <w:szCs w:val="24"/>
          <w:lang w:eastAsia="lt-LT"/>
        </w:rPr>
        <w:t>o</w:t>
      </w:r>
      <w:r>
        <w:rPr>
          <w:color w:val="000000"/>
          <w:szCs w:val="24"/>
          <w:lang w:eastAsia="lt-LT"/>
        </w:rPr>
        <w:t xml:space="preserve"> gimnazijos direkto</w:t>
      </w:r>
      <w:r w:rsidR="00A63902">
        <w:rPr>
          <w:color w:val="000000"/>
          <w:szCs w:val="24"/>
          <w:lang w:eastAsia="lt-LT"/>
        </w:rPr>
        <w:t>rė A. Lengvenienė kalbėjo apie tai. Komitete, kur buvo svarstomas šis klausimas, irgi kėliau klausimą.</w:t>
      </w:r>
    </w:p>
    <w:p w14:paraId="3339F519" w14:textId="0EE76748" w:rsidR="00AF2097" w:rsidRDefault="00A63902" w:rsidP="00305CBF">
      <w:pPr>
        <w:ind w:firstLine="567"/>
        <w:rPr>
          <w:color w:val="000000"/>
          <w:szCs w:val="24"/>
          <w:lang w:eastAsia="lt-LT"/>
        </w:rPr>
      </w:pPr>
      <w:r>
        <w:rPr>
          <w:color w:val="000000"/>
          <w:szCs w:val="24"/>
          <w:lang w:eastAsia="lt-LT"/>
        </w:rPr>
        <w:t xml:space="preserve">         Tarybos narė Vilija Razmienė: kodėl Rietavo socialinių paslaugų centre mažinamas psichologo etatas?</w:t>
      </w:r>
    </w:p>
    <w:p w14:paraId="5E71F046" w14:textId="16F9F071" w:rsidR="00A63902" w:rsidRPr="0091291A" w:rsidRDefault="00A63902" w:rsidP="00305CBF">
      <w:pPr>
        <w:ind w:firstLine="567"/>
        <w:rPr>
          <w:color w:val="000000"/>
          <w:szCs w:val="24"/>
          <w:lang w:eastAsia="lt-LT"/>
        </w:rPr>
      </w:pPr>
      <w:r>
        <w:rPr>
          <w:color w:val="000000"/>
          <w:szCs w:val="24"/>
          <w:lang w:eastAsia="lt-LT"/>
        </w:rPr>
        <w:t xml:space="preserve">          Rietavo socialinių paslaugų centro direktorė Danutė Stončiuvienė paaiškino, kad etatas nėra mažinamas, bet įstaigai yra pigiau pirkti psichologo paslaugas, negu išlaikyti etatą.</w:t>
      </w:r>
    </w:p>
    <w:p w14:paraId="20F913A4" w14:textId="23A4B8EE" w:rsidR="00342366" w:rsidRPr="0048099C" w:rsidRDefault="009D76DF" w:rsidP="00305CBF">
      <w:pPr>
        <w:ind w:firstLine="0"/>
      </w:pPr>
      <w:r>
        <w:t xml:space="preserve">       </w:t>
      </w:r>
      <w:r w:rsidR="009D06D1">
        <w:t xml:space="preserve"> </w:t>
      </w:r>
      <w:r w:rsidR="00722458">
        <w:t xml:space="preserve">  </w:t>
      </w:r>
      <w:r w:rsidR="00305CBF">
        <w:t xml:space="preserve">         </w:t>
      </w:r>
      <w:r w:rsidR="00342366" w:rsidRPr="0048099C">
        <w:t xml:space="preserve">Balsuota už pateiktą sprendimo projektą – </w:t>
      </w:r>
      <w:r w:rsidR="003A0533" w:rsidRPr="0048099C">
        <w:t>1</w:t>
      </w:r>
      <w:r w:rsidR="00A63902">
        <w:t>2</w:t>
      </w:r>
      <w:r w:rsidR="003A0533" w:rsidRPr="0048099C">
        <w:t xml:space="preserve"> už</w:t>
      </w:r>
      <w:r w:rsidR="00A63902">
        <w:t>, 4 prieš (Alfredas Mockus, Viktoras Krajinas, Vytautas Blažaitis, Algimantas Mickus), 1 susilaikė (Vaida Vaičikauskienė).</w:t>
      </w:r>
    </w:p>
    <w:p w14:paraId="0E733699" w14:textId="77777777" w:rsidR="00342366" w:rsidRPr="00F005D4" w:rsidRDefault="00342366" w:rsidP="00342366">
      <w:pPr>
        <w:pStyle w:val="Pagrindiniotekstotrauka2"/>
        <w:tabs>
          <w:tab w:val="left" w:pos="1276"/>
          <w:tab w:val="center" w:pos="1418"/>
        </w:tabs>
        <w:ind w:firstLine="540"/>
      </w:pPr>
      <w:r>
        <w:t xml:space="preserve"> </w:t>
      </w:r>
      <w:r w:rsidRPr="00F005D4">
        <w:t xml:space="preserve"> </w:t>
      </w:r>
      <w:r w:rsidR="00877AC5">
        <w:t xml:space="preserve"> </w:t>
      </w:r>
      <w:r w:rsidR="00BF1EC0">
        <w:t xml:space="preserve">  </w:t>
      </w:r>
      <w:r w:rsidRPr="00F005D4">
        <w:t xml:space="preserve"> </w:t>
      </w:r>
      <w:r w:rsidR="00877AC5">
        <w:t xml:space="preserve"> </w:t>
      </w:r>
      <w:r w:rsidR="007B2E23">
        <w:t xml:space="preserve">  </w:t>
      </w:r>
      <w:r>
        <w:t xml:space="preserve"> </w:t>
      </w:r>
      <w:r w:rsidRPr="00F005D4">
        <w:t>NUSPRĘSTA. Priimti sprendimą (pridedama).</w:t>
      </w:r>
    </w:p>
    <w:p w14:paraId="75025203" w14:textId="77777777" w:rsidR="00342366" w:rsidRDefault="00342366" w:rsidP="00CB7779">
      <w:pPr>
        <w:tabs>
          <w:tab w:val="left" w:pos="1418"/>
        </w:tabs>
        <w:ind w:firstLine="1134"/>
      </w:pPr>
    </w:p>
    <w:p w14:paraId="49F7149A" w14:textId="2B7C8019" w:rsidR="00930788" w:rsidRPr="00930788" w:rsidRDefault="00B95B20" w:rsidP="00930788">
      <w:pPr>
        <w:pStyle w:val="Sraopastraipa"/>
        <w:numPr>
          <w:ilvl w:val="0"/>
          <w:numId w:val="6"/>
        </w:numPr>
        <w:tabs>
          <w:tab w:val="left" w:pos="1276"/>
        </w:tabs>
        <w:ind w:left="0" w:firstLine="1134"/>
        <w:contextualSpacing/>
      </w:pPr>
      <w:r>
        <w:t xml:space="preserve">SVARSTYTA. </w:t>
      </w:r>
      <w:r w:rsidR="00A63902">
        <w:t>Rietavo savivaldybės 2023</w:t>
      </w:r>
      <w:r w:rsidR="00A63902">
        <w:rPr>
          <w:iCs/>
        </w:rPr>
        <w:t>–</w:t>
      </w:r>
      <w:r w:rsidR="00A63902">
        <w:t>2025 metų strateginio veiklos plano patvirtinim</w:t>
      </w:r>
      <w:r w:rsidR="00670103">
        <w:t>a</w:t>
      </w:r>
      <w:r w:rsidR="00DC3140">
        <w:t>s</w:t>
      </w:r>
      <w:r>
        <w:rPr>
          <w:iCs/>
        </w:rPr>
        <w:t>.</w:t>
      </w:r>
    </w:p>
    <w:p w14:paraId="5D304900" w14:textId="12EC57D4" w:rsidR="00A63902" w:rsidRDefault="00A63902" w:rsidP="00A63902">
      <w:pPr>
        <w:ind w:firstLine="0"/>
      </w:pPr>
      <w:r>
        <w:t xml:space="preserve">          </w:t>
      </w:r>
      <w:r w:rsidR="005B0B24">
        <w:t xml:space="preserve">         </w:t>
      </w:r>
      <w:r>
        <w:t>Finansų ir ekonomikos komiteto pirmininkas Jonas Eugenijus Bačinskas</w:t>
      </w:r>
      <w:r w:rsidRPr="00670103">
        <w:rPr>
          <w:bCs/>
          <w:iCs/>
          <w:szCs w:val="24"/>
        </w:rPr>
        <w:t xml:space="preserve"> </w:t>
      </w:r>
      <w:r w:rsidR="00B95B20" w:rsidRPr="00670103">
        <w:rPr>
          <w:bCs/>
          <w:iCs/>
          <w:szCs w:val="24"/>
        </w:rPr>
        <w:t>teikė sprendimo projektą</w:t>
      </w:r>
      <w:r w:rsidR="00B95B20" w:rsidRPr="00D72116">
        <w:rPr>
          <w:iCs/>
        </w:rPr>
        <w:t xml:space="preserve"> – </w:t>
      </w:r>
      <w:r w:rsidR="005B0B24">
        <w:rPr>
          <w:iCs/>
        </w:rPr>
        <w:t>p</w:t>
      </w:r>
      <w:r w:rsidR="005B0B24" w:rsidRPr="00E630C0">
        <w:t xml:space="preserve">atvirtinti </w:t>
      </w:r>
      <w:r w:rsidRPr="0089656F">
        <w:rPr>
          <w:bCs/>
          <w:noProof/>
        </w:rPr>
        <w:t>Rietavo savivaldybės 20</w:t>
      </w:r>
      <w:r>
        <w:rPr>
          <w:bCs/>
          <w:noProof/>
        </w:rPr>
        <w:t>23–</w:t>
      </w:r>
      <w:r w:rsidRPr="0089656F">
        <w:rPr>
          <w:bCs/>
          <w:noProof/>
        </w:rPr>
        <w:t>20</w:t>
      </w:r>
      <w:r>
        <w:rPr>
          <w:bCs/>
          <w:noProof/>
        </w:rPr>
        <w:t>25</w:t>
      </w:r>
      <w:r w:rsidRPr="0089656F">
        <w:rPr>
          <w:bCs/>
          <w:noProof/>
        </w:rPr>
        <w:t xml:space="preserve"> metų strateginį veiklos planą</w:t>
      </w:r>
      <w:r>
        <w:rPr>
          <w:bCs/>
          <w:noProof/>
        </w:rPr>
        <w:t xml:space="preserve"> ir jo priedus: Visuomenės ugdymo programą, </w:t>
      </w:r>
      <w:r>
        <w:t xml:space="preserve">Sveikatos, socialinės paramos ir paslaugų įgyvendinimo programą, </w:t>
      </w:r>
      <w:r w:rsidRPr="0089656F">
        <w:t>Savivaldybės veiklos funkcijų vykdymo, strategijos formavimo ir įgyvendinimo programą</w:t>
      </w:r>
      <w:r>
        <w:t xml:space="preserve">, </w:t>
      </w:r>
      <w:r w:rsidRPr="0089656F">
        <w:t>Teritorijų planavimo ir turizmo plėtros program</w:t>
      </w:r>
      <w:r>
        <w:t xml:space="preserve">ą, </w:t>
      </w:r>
      <w:r w:rsidRPr="0089656F">
        <w:t>Ekonominės plėtros program</w:t>
      </w:r>
      <w:r>
        <w:t xml:space="preserve">ą, </w:t>
      </w:r>
      <w:r w:rsidRPr="0089656F">
        <w:t>Paskolų valdymo program</w:t>
      </w:r>
      <w:r>
        <w:t xml:space="preserve">ą, </w:t>
      </w:r>
      <w:r w:rsidRPr="008B462B">
        <w:t>Kaimo teritorijos vystymo ir žemės ūkio plėtros programą</w:t>
      </w:r>
      <w:r>
        <w:t>, Užimtumo didinimo programą, Aplinkos apsaugos rėmimo programą, Komunalinių atliekų surinkimo ir tvarkymo programą.</w:t>
      </w:r>
    </w:p>
    <w:p w14:paraId="4705621E" w14:textId="77777777" w:rsidR="004456F5" w:rsidRDefault="00A63902" w:rsidP="00A63902">
      <w:pPr>
        <w:ind w:firstLine="0"/>
      </w:pPr>
      <w:r>
        <w:t xml:space="preserve">                   Tarybos narys Alfredas Mockus: Ekonominės plėtros programos 2 lentelėje nurodytas šeimų, aprūpintų butais, skaičius. Matome, kad 2022 m. ir 2023 m. po 0, </w:t>
      </w:r>
      <w:r w:rsidR="004456F5">
        <w:t xml:space="preserve">2024 m. – 12, o 2025 m. – 2. Ar tai nėra klaida, nes, kai kalbame apie socialinius būstus, nurodyta, kad bus 12 būstų. Mano manymu, nepakankamas dėmesys skiriamas aprūpinimui socialiniu būstu. Finansų ir ekonomikos komiteto posėdyje specialistė patikino, kad lėšų pakanka. Pirmadienį Rietavo Lauryno Ivinskio gimnazijoje turėjome koordinacinės tarybos posėdį. Jo metu atlikti paskaičiavimai parodė, kad trūksta 50,0 tūkst. Eur. O dar jeigu įskaičiuosime lėšas, kurių reikia mokytojo padėjėjo etatams  įsteigti, jų dar daugiau trūksta. Komiteto posėdžio metu meras kalbėjo, jog visko suplanuoti neįmanoma, bet, jeigu mes planuosime atsakingai, tą įmanoma padaryti. </w:t>
      </w:r>
    </w:p>
    <w:p w14:paraId="39ED1833" w14:textId="77777777" w:rsidR="00F67752" w:rsidRDefault="004456F5" w:rsidP="00A63902">
      <w:pPr>
        <w:ind w:firstLine="0"/>
      </w:pPr>
      <w:r>
        <w:t xml:space="preserve">                   Savivaldybės meras Antanas Černeckis: visada galima planuoti daugiau, bet kaip jį įvykdyti. Viskas priklauso nuo lėšų. </w:t>
      </w:r>
      <w:r w:rsidR="00F67752">
        <w:t>Jas reikia išnaudoti tinkamai. Kaip ir jūsų minėtos lėšos, kurias sutaupote, neaišku kam.</w:t>
      </w:r>
      <w:r>
        <w:t xml:space="preserve"> </w:t>
      </w:r>
      <w:r w:rsidR="00F67752">
        <w:t xml:space="preserve">Kalbate, kad jų reikia matematikai mokyti, kodėl jų neduodate? </w:t>
      </w:r>
    </w:p>
    <w:p w14:paraId="20ACC54D" w14:textId="77777777" w:rsidR="00F67752" w:rsidRDefault="00F67752" w:rsidP="00A63902">
      <w:pPr>
        <w:ind w:firstLine="0"/>
      </w:pPr>
      <w:r>
        <w:t xml:space="preserve">                   Tarybos narys Alfredas Mockus: kreipiausi į Švietimo, mokslo ir sporto ministeriją, kuri pasakė, kad lėšos turi būti naudojamos pagal paskirtį. Kaltinti, kad kažkas kažko nepadarė, netiesa.            </w:t>
      </w:r>
    </w:p>
    <w:p w14:paraId="3635E6B7" w14:textId="0EE91D21" w:rsidR="004456F5" w:rsidRPr="0089656F" w:rsidRDefault="00F67752" w:rsidP="00A63902">
      <w:pPr>
        <w:ind w:firstLine="0"/>
      </w:pPr>
      <w:r>
        <w:t xml:space="preserve">                   Savivaldybės meras Antanas Černeckis: gautas atsakymas į mūsų užklausimą dėl pagalbos mokiniui specialistų lėšų naudojimo. Atsakymas toks, kad mokykla turi gerai peržiūrėti savo planą ir lėšas skirti pagalbai mokiniui mokslo metų eigoje.  </w:t>
      </w:r>
      <w:r w:rsidR="004456F5">
        <w:t xml:space="preserve">                   </w:t>
      </w:r>
    </w:p>
    <w:p w14:paraId="2F9337B0" w14:textId="16DD65F8" w:rsidR="00B95B20" w:rsidRPr="0048099C" w:rsidRDefault="00305CBF" w:rsidP="00A63902">
      <w:pPr>
        <w:ind w:firstLine="567"/>
        <w:rPr>
          <w:szCs w:val="24"/>
        </w:rPr>
      </w:pPr>
      <w:r>
        <w:t xml:space="preserve">         </w:t>
      </w:r>
      <w:r w:rsidR="00F67752">
        <w:t xml:space="preserve"> </w:t>
      </w:r>
      <w:r w:rsidR="00B95B20" w:rsidRPr="0048099C">
        <w:rPr>
          <w:szCs w:val="24"/>
        </w:rPr>
        <w:t>Balsuota už pateiktą sprendimo projektą – 1</w:t>
      </w:r>
      <w:r w:rsidR="00F67752">
        <w:rPr>
          <w:szCs w:val="24"/>
        </w:rPr>
        <w:t>2</w:t>
      </w:r>
      <w:r w:rsidR="00B95B20" w:rsidRPr="0048099C">
        <w:rPr>
          <w:szCs w:val="24"/>
        </w:rPr>
        <w:t xml:space="preserve"> už</w:t>
      </w:r>
      <w:r w:rsidR="00F67752">
        <w:rPr>
          <w:szCs w:val="24"/>
        </w:rPr>
        <w:t>, 5 susilaikė (Viktoras Krajinas, Alfredas Mockus, Vytautas Blažaitis, Algimantas Mickus, Augustas Šlimas).</w:t>
      </w:r>
    </w:p>
    <w:p w14:paraId="3DCC1BD3" w14:textId="0108E477" w:rsidR="00B95B20" w:rsidRPr="00F005D4" w:rsidRDefault="00B95B20" w:rsidP="00B95B20">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00670103">
        <w:t xml:space="preserve"> </w:t>
      </w:r>
      <w:r w:rsidRPr="00F005D4">
        <w:t>NUSPRĘSTA. Priimti sprendimą (pridedama).</w:t>
      </w:r>
    </w:p>
    <w:p w14:paraId="5A545307" w14:textId="77777777" w:rsidR="00B95B20" w:rsidRDefault="00B95B20" w:rsidP="00B95B20">
      <w:pPr>
        <w:pStyle w:val="Sraopastraipa"/>
        <w:tabs>
          <w:tab w:val="left" w:pos="1276"/>
        </w:tabs>
        <w:ind w:left="0" w:firstLine="993"/>
        <w:contextualSpacing/>
      </w:pPr>
    </w:p>
    <w:p w14:paraId="146811A2" w14:textId="6C49B176" w:rsidR="005B0B24" w:rsidRPr="005B0B24" w:rsidRDefault="00863C73" w:rsidP="005B0B24">
      <w:pPr>
        <w:pStyle w:val="Sraopastraipa"/>
        <w:numPr>
          <w:ilvl w:val="0"/>
          <w:numId w:val="6"/>
        </w:numPr>
        <w:tabs>
          <w:tab w:val="left" w:pos="1134"/>
        </w:tabs>
        <w:ind w:left="0" w:firstLine="1134"/>
        <w:contextualSpacing/>
      </w:pPr>
      <w:r>
        <w:t xml:space="preserve"> </w:t>
      </w:r>
      <w:r w:rsidR="005B0B24">
        <w:t xml:space="preserve">SVARSTYTA. </w:t>
      </w:r>
      <w:r w:rsidR="00EE2EDB">
        <w:rPr>
          <w:iCs/>
        </w:rPr>
        <w:t>Rietavo savivaldybės 2023 metų biudžeto patvirtinim</w:t>
      </w:r>
      <w:r w:rsidR="005B0B24">
        <w:rPr>
          <w:iCs/>
        </w:rPr>
        <w:t>as.</w:t>
      </w:r>
    </w:p>
    <w:p w14:paraId="1D3A4D71" w14:textId="6B5A0F83" w:rsidR="00EE2EDB" w:rsidRDefault="005B0B24" w:rsidP="00EE2EDB">
      <w:pPr>
        <w:pStyle w:val="Sraopastraipa"/>
        <w:ind w:left="0" w:firstLine="1080"/>
      </w:pPr>
      <w:r>
        <w:t xml:space="preserve"> </w:t>
      </w:r>
      <w:r w:rsidR="00EE2EDB">
        <w:t xml:space="preserve">Finansų skyriaus vedėja Kristina Pužauskienė Rietavo savivaldybės 2023 metų biudžeto projektą pristatė POWER POINT programa. Informavo, kokiais teisės aktais vadovautasi, kokios pajamos planuojamos, kaip jos paskirstomos, palygino 2022 m. ir 2023 m. </w:t>
      </w:r>
      <w:r w:rsidR="00EE2EDB">
        <w:lastRenderedPageBreak/>
        <w:t>pajamas,  išlaidas pagal programas, 2023 m. vykdomus projektus</w:t>
      </w:r>
      <w:r w:rsidR="00C514D7">
        <w:t xml:space="preserve">, dotacijas ir ES lėšas, kam 2023 m. numatytas didesnis finansavimas. </w:t>
      </w:r>
    </w:p>
    <w:p w14:paraId="7912140A" w14:textId="585529FB" w:rsidR="00C514D7" w:rsidRDefault="00C514D7" w:rsidP="00EE2EDB">
      <w:pPr>
        <w:pStyle w:val="Sraopastraipa"/>
        <w:ind w:left="0" w:firstLine="1080"/>
      </w:pPr>
      <w:r>
        <w:t xml:space="preserve">Tarybos narys Viktoras Krajinas: biudžetą gal galima įvardinti kaip „rinkiminį“, bet yra dalykų, kurie mane neramina. Manau, kad socialinio būsto plėtrai numatyta per mažai lėšų, UAB „Telšių regiono atliekų tvarkymo centras“ irgi galima buvo planuoti daugiau lėšų. VšĮ Rietavo pirminės sveikatos priežiūros centrui globos lovoms išlaikyti numatyta 10,0 tūkst. Eur, nors žinome, kad to neužtenka. Anksčiau biudžete buvo eilutė sutrikusio intelekto vaikų bendrijai „Viltis“. 2023 m. biudžete jos nematau. Galime pasidžiaugti, kad tenkinamas seniūnijų poreikis. </w:t>
      </w:r>
      <w:r w:rsidR="003007E3">
        <w:t xml:space="preserve">Komiteto posėdyje siūlau skirti lėšų Rietavo savivaldybės priešgaisrinei tarnybai automobiliui įsigyti. </w:t>
      </w:r>
    </w:p>
    <w:p w14:paraId="5638665D" w14:textId="63359551" w:rsidR="003007E3" w:rsidRDefault="003007E3" w:rsidP="00EE2EDB">
      <w:pPr>
        <w:pStyle w:val="Sraopastraipa"/>
        <w:ind w:left="0" w:firstLine="1080"/>
      </w:pPr>
      <w:r>
        <w:t xml:space="preserve">Finansų skyriaus vedėja Kristina Pužauskienė: vaikų vasaros stovykloms skirta 10,0 tūkst. Eur. Sutrikusio intelekto vaikų bendrijai „Viltis“ ir praėjusiais metais, ir šiemet skirta 13,5 tūkst. Eur. Atskiros eilutės nebuvo. </w:t>
      </w:r>
    </w:p>
    <w:p w14:paraId="19AE2E74" w14:textId="5E5B60CB" w:rsidR="003007E3" w:rsidRDefault="003007E3" w:rsidP="00EE2EDB">
      <w:pPr>
        <w:pStyle w:val="Sraopastraipa"/>
        <w:ind w:left="0" w:firstLine="1080"/>
      </w:pPr>
      <w:r>
        <w:t xml:space="preserve">Savivaldybės meras Antanas Černeckis: dėl socialinio būsto – projektuojame. Gal jis kainuos apie milijoną Eur. Lėšas planuojame tik projektavimo darbams, statyboms jų neturime. Planuojame jų gauti iš ES paramos. </w:t>
      </w:r>
    </w:p>
    <w:p w14:paraId="729D238F" w14:textId="36964411" w:rsidR="003007E3" w:rsidRDefault="003007E3" w:rsidP="00EE2EDB">
      <w:pPr>
        <w:pStyle w:val="Sraopastraipa"/>
        <w:ind w:left="0" w:firstLine="1080"/>
      </w:pPr>
      <w:r>
        <w:t xml:space="preserve">Tarybos narys Alfredas Mockus: biudžetas labai susijęs su etatais ir strateginiu veiklos planu. Švietimas nepakankamai finansuojamas. Biudžetui, kuriuo bandoma sutaupyti švietimo sąskaita, pritarti negalima. </w:t>
      </w:r>
    </w:p>
    <w:p w14:paraId="3DBE2302" w14:textId="74ECB1FF" w:rsidR="003007E3" w:rsidRDefault="003007E3" w:rsidP="00EE2EDB">
      <w:pPr>
        <w:pStyle w:val="Sraopastraipa"/>
        <w:ind w:left="0" w:firstLine="1080"/>
      </w:pPr>
      <w:r>
        <w:t xml:space="preserve">Savivaldybės meras Antanas Černeckis: kategoriškai paneigiu tai. Švietimo sąskaita nieko netaupome. Neklaidinkite nei savęs, nei kitų. </w:t>
      </w:r>
    </w:p>
    <w:p w14:paraId="37758124" w14:textId="0044C428" w:rsidR="003007E3" w:rsidRDefault="003007E3" w:rsidP="00EE2EDB">
      <w:pPr>
        <w:pStyle w:val="Sraopastraipa"/>
        <w:ind w:left="0" w:firstLine="1080"/>
      </w:pPr>
      <w:r>
        <w:t>Tarybos narys Juozas Barsteiga: nevyriausybinėms organizacijoms skirta 15,0 tūkst. Eur. Kiek iš jų skirta bendruomenėms, ir kiek projektams?</w:t>
      </w:r>
    </w:p>
    <w:p w14:paraId="6925DA05" w14:textId="6F0A662F" w:rsidR="003007E3" w:rsidRDefault="00764EF9" w:rsidP="00EE2EDB">
      <w:pPr>
        <w:pStyle w:val="Sraopastraipa"/>
        <w:ind w:left="0" w:firstLine="1080"/>
      </w:pPr>
      <w:r>
        <w:t xml:space="preserve">Finansų skyriaus vedėja Kristina Pužauskienė: bendruomenės rašys projektus ir gaus finansavimą iš šios programos. </w:t>
      </w:r>
    </w:p>
    <w:p w14:paraId="7CFF0E09" w14:textId="1D584D03" w:rsidR="00764EF9" w:rsidRDefault="00764EF9" w:rsidP="00EE2EDB">
      <w:pPr>
        <w:pStyle w:val="Sraopastraipa"/>
        <w:ind w:left="0" w:firstLine="1080"/>
      </w:pPr>
      <w:r>
        <w:t>Tarybos narys Algimantas Mickus: 2022 m. nepanaudotas beveik 1 milijonas Eur. Lėšos perkeliamos į 2023 metus?</w:t>
      </w:r>
    </w:p>
    <w:p w14:paraId="5F8F3957" w14:textId="1821C3C7" w:rsidR="00764EF9" w:rsidRDefault="00764EF9" w:rsidP="00EE2EDB">
      <w:pPr>
        <w:pStyle w:val="Sraopastraipa"/>
        <w:ind w:left="0" w:firstLine="1080"/>
      </w:pPr>
      <w:r>
        <w:t>Finansų skyriaus vedėja Kristina Pužauskienė: taip.</w:t>
      </w:r>
    </w:p>
    <w:p w14:paraId="62605F77" w14:textId="677ABA9D" w:rsidR="00764EF9" w:rsidRDefault="00764EF9" w:rsidP="00EE2EDB">
      <w:pPr>
        <w:pStyle w:val="Sraopastraipa"/>
        <w:ind w:left="0" w:firstLine="1080"/>
      </w:pPr>
      <w:r>
        <w:t xml:space="preserve">Savivaldybės meras Antanas Černeckis: tai viršplaninės lėšos. Jų kitaip negalime apskaityti. </w:t>
      </w:r>
    </w:p>
    <w:p w14:paraId="6A55F5DE" w14:textId="74F3B2FA" w:rsidR="00764EF9" w:rsidRDefault="00764EF9" w:rsidP="00764EF9">
      <w:pPr>
        <w:pStyle w:val="Sraopastraipa"/>
        <w:ind w:left="0" w:firstLine="1080"/>
      </w:pPr>
      <w:r>
        <w:t>Tarybos narys Albinas Maslauskas atkreipė dėmesį, kad biudžetu seniūnijos patenkintos, todėl pasiūlė jam pritarti.</w:t>
      </w:r>
    </w:p>
    <w:p w14:paraId="4DFE8643" w14:textId="4B2975E5" w:rsidR="005B0B24" w:rsidRPr="0048099C" w:rsidRDefault="005B0B24" w:rsidP="00FB1144">
      <w:pPr>
        <w:ind w:right="-1" w:firstLine="567"/>
        <w:rPr>
          <w:szCs w:val="24"/>
        </w:rPr>
      </w:pPr>
      <w:r>
        <w:rPr>
          <w:szCs w:val="24"/>
        </w:rPr>
        <w:t xml:space="preserve"> </w:t>
      </w:r>
      <w:r w:rsidR="00FB1144">
        <w:rPr>
          <w:szCs w:val="24"/>
        </w:rPr>
        <w:t xml:space="preserve">         </w:t>
      </w:r>
      <w:r w:rsidRPr="0048099C">
        <w:rPr>
          <w:szCs w:val="24"/>
        </w:rPr>
        <w:t>Balsuota už pateiktą sprendimo projektą – 1</w:t>
      </w:r>
      <w:r w:rsidR="00764EF9">
        <w:rPr>
          <w:szCs w:val="24"/>
        </w:rPr>
        <w:t>3</w:t>
      </w:r>
      <w:r w:rsidRPr="0048099C">
        <w:rPr>
          <w:szCs w:val="24"/>
        </w:rPr>
        <w:t xml:space="preserve"> už</w:t>
      </w:r>
      <w:r w:rsidR="00764EF9">
        <w:rPr>
          <w:szCs w:val="24"/>
        </w:rPr>
        <w:t>, 4 susilaikė (Vytautas Blažaitis, Viktoras Krajinas, Alfredas Mockus, Algimantas Mickus).</w:t>
      </w:r>
    </w:p>
    <w:p w14:paraId="387184EB" w14:textId="77777777" w:rsidR="005B0B24" w:rsidRPr="00F005D4" w:rsidRDefault="005B0B24" w:rsidP="005B0B24">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49E6970F" w14:textId="77777777" w:rsidR="005B0B24" w:rsidRPr="005B0B24" w:rsidRDefault="005B0B24" w:rsidP="005B0B24">
      <w:pPr>
        <w:ind w:right="-1" w:firstLine="567"/>
        <w:rPr>
          <w:szCs w:val="24"/>
        </w:rPr>
      </w:pPr>
    </w:p>
    <w:p w14:paraId="7E0631C3" w14:textId="68884063" w:rsidR="005B0B24" w:rsidRPr="005B0B24" w:rsidRDefault="005B0B24" w:rsidP="005B0B24">
      <w:pPr>
        <w:pStyle w:val="Sraopastraipa"/>
        <w:numPr>
          <w:ilvl w:val="0"/>
          <w:numId w:val="6"/>
        </w:numPr>
        <w:tabs>
          <w:tab w:val="left" w:pos="1134"/>
        </w:tabs>
        <w:ind w:left="0" w:firstLine="1134"/>
        <w:contextualSpacing/>
      </w:pPr>
      <w:r>
        <w:t xml:space="preserve"> SVARSTYTA. </w:t>
      </w:r>
      <w:r w:rsidR="00764EF9">
        <w:t>P</w:t>
      </w:r>
      <w:r w:rsidR="00764EF9">
        <w:rPr>
          <w:iCs/>
        </w:rPr>
        <w:t>ritarimas Rietavo savivaldybės tarybos Kontrolės komiteto 2022 metų veiklos ataskaitai.</w:t>
      </w:r>
    </w:p>
    <w:p w14:paraId="4F06D770" w14:textId="15F667CD" w:rsidR="00423CF9" w:rsidRDefault="00FB1144" w:rsidP="00423CF9">
      <w:pPr>
        <w:tabs>
          <w:tab w:val="left" w:pos="0"/>
          <w:tab w:val="left" w:pos="993"/>
        </w:tabs>
        <w:contextualSpacing/>
        <w:rPr>
          <w:lang w:eastAsia="lt-LT"/>
        </w:rPr>
      </w:pPr>
      <w:r>
        <w:t xml:space="preserve">      </w:t>
      </w:r>
      <w:r w:rsidR="005B0B24">
        <w:t xml:space="preserve"> </w:t>
      </w:r>
      <w:r w:rsidR="00764EF9">
        <w:rPr>
          <w:iCs/>
        </w:rPr>
        <w:t>Kontrolės komiteto pirmininkas Juozas Barsteiga</w:t>
      </w:r>
      <w:r w:rsidR="00764EF9">
        <w:t xml:space="preserve"> </w:t>
      </w:r>
      <w:r w:rsidR="005B0B24">
        <w:t xml:space="preserve">teikė sprendimo projektą – </w:t>
      </w:r>
      <w:r w:rsidR="00423CF9">
        <w:t>p</w:t>
      </w:r>
      <w:r w:rsidR="00423CF9" w:rsidRPr="00936BB5">
        <w:rPr>
          <w:lang w:eastAsia="lt-LT"/>
        </w:rPr>
        <w:t xml:space="preserve">ritarti </w:t>
      </w:r>
      <w:r w:rsidR="00423CF9">
        <w:rPr>
          <w:lang w:eastAsia="lt-LT"/>
        </w:rPr>
        <w:t>Rietavo</w:t>
      </w:r>
      <w:r w:rsidR="00423CF9" w:rsidRPr="00936BB5">
        <w:rPr>
          <w:lang w:eastAsia="lt-LT"/>
        </w:rPr>
        <w:t xml:space="preserve"> savivaldybės tarybos Kontrolės komiteto 20</w:t>
      </w:r>
      <w:r w:rsidR="00423CF9">
        <w:rPr>
          <w:lang w:eastAsia="lt-LT"/>
        </w:rPr>
        <w:t>22</w:t>
      </w:r>
      <w:r w:rsidR="00423CF9" w:rsidRPr="00936BB5">
        <w:rPr>
          <w:lang w:eastAsia="lt-LT"/>
        </w:rPr>
        <w:t xml:space="preserve"> metų veiklos ataskaitai (pridedama).  </w:t>
      </w:r>
      <w:r w:rsidR="00423CF9">
        <w:rPr>
          <w:lang w:eastAsia="lt-LT"/>
        </w:rPr>
        <w:t xml:space="preserve">Pakomentavo, kas sudaro komitetą, kiek ir kada vyko posėdžiai, kokie klausimai svarstyti. </w:t>
      </w:r>
      <w:r w:rsidR="00423CF9" w:rsidRPr="00936BB5">
        <w:rPr>
          <w:lang w:eastAsia="lt-LT"/>
        </w:rPr>
        <w:t> </w:t>
      </w:r>
    </w:p>
    <w:p w14:paraId="3C7BA0C5" w14:textId="5607CD52" w:rsidR="005B0B24" w:rsidRPr="0048099C" w:rsidRDefault="005B0B24" w:rsidP="00423CF9">
      <w:pPr>
        <w:tabs>
          <w:tab w:val="left" w:pos="0"/>
          <w:tab w:val="left" w:pos="993"/>
        </w:tabs>
        <w:contextualSpacing/>
        <w:rPr>
          <w:szCs w:val="24"/>
        </w:rPr>
      </w:pPr>
      <w:r>
        <w:rPr>
          <w:szCs w:val="24"/>
        </w:rPr>
        <w:t xml:space="preserve"> </w:t>
      </w:r>
      <w:r w:rsidR="00FB1144">
        <w:rPr>
          <w:szCs w:val="24"/>
        </w:rPr>
        <w:t xml:space="preserve">      </w:t>
      </w:r>
      <w:r w:rsidRPr="0048099C">
        <w:rPr>
          <w:szCs w:val="24"/>
        </w:rPr>
        <w:t>Balsuota už pateiktą sprendimo projektą – 1</w:t>
      </w:r>
      <w:r w:rsidR="00423CF9">
        <w:rPr>
          <w:szCs w:val="24"/>
        </w:rPr>
        <w:t>7</w:t>
      </w:r>
      <w:r w:rsidRPr="0048099C">
        <w:rPr>
          <w:szCs w:val="24"/>
        </w:rPr>
        <w:t xml:space="preserve"> už.</w:t>
      </w:r>
    </w:p>
    <w:p w14:paraId="6DD38579" w14:textId="77777777" w:rsidR="005B0B24" w:rsidRPr="00F005D4" w:rsidRDefault="005B0B24" w:rsidP="005B0B24">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695F7D54" w14:textId="77777777" w:rsidR="005B0B24" w:rsidRDefault="005B0B24" w:rsidP="005B0B24">
      <w:pPr>
        <w:pStyle w:val="Sraopastraipa"/>
        <w:ind w:left="0" w:firstLine="1134"/>
        <w:contextualSpacing/>
      </w:pPr>
    </w:p>
    <w:p w14:paraId="50CAF26B" w14:textId="252A46A8" w:rsidR="005B0B24" w:rsidRPr="005B0B24" w:rsidRDefault="005B0B24" w:rsidP="00B14271">
      <w:pPr>
        <w:pStyle w:val="Sraopastraipa"/>
        <w:numPr>
          <w:ilvl w:val="0"/>
          <w:numId w:val="6"/>
        </w:numPr>
        <w:tabs>
          <w:tab w:val="left" w:pos="1276"/>
        </w:tabs>
        <w:ind w:left="0" w:firstLine="1134"/>
        <w:contextualSpacing/>
      </w:pPr>
      <w:r>
        <w:t xml:space="preserve"> SVARSTYTA. </w:t>
      </w:r>
      <w:r w:rsidR="00423CF9">
        <w:t>Rietavo savivaldybės tarybos Kontrolės komiteto 2023 metų pirmojo pusmečio veiklos programos patvirtinim</w:t>
      </w:r>
      <w:r>
        <w:rPr>
          <w:iCs/>
        </w:rPr>
        <w:t>as.</w:t>
      </w:r>
    </w:p>
    <w:p w14:paraId="36C16493" w14:textId="4FACDD81" w:rsidR="00423CF9" w:rsidRDefault="005B0B24" w:rsidP="00423CF9">
      <w:pPr>
        <w:autoSpaceDE w:val="0"/>
        <w:autoSpaceDN w:val="0"/>
        <w:adjustRightInd w:val="0"/>
        <w:ind w:firstLine="1080"/>
      </w:pPr>
      <w:r>
        <w:rPr>
          <w:iCs/>
        </w:rPr>
        <w:t xml:space="preserve"> </w:t>
      </w:r>
      <w:r w:rsidR="00423CF9">
        <w:rPr>
          <w:iCs/>
        </w:rPr>
        <w:t>Kontrolės komiteto pirmininkas Juozas Barsteiga</w:t>
      </w:r>
      <w:r w:rsidR="00423CF9" w:rsidRPr="005B0B24">
        <w:rPr>
          <w:bCs/>
          <w:szCs w:val="24"/>
        </w:rPr>
        <w:t xml:space="preserve"> </w:t>
      </w:r>
      <w:r w:rsidRPr="005B0B24">
        <w:rPr>
          <w:bCs/>
          <w:szCs w:val="24"/>
        </w:rPr>
        <w:t>teikė sprendimo projektą</w:t>
      </w:r>
      <w:r>
        <w:t xml:space="preserve"> – </w:t>
      </w:r>
      <w:r w:rsidR="00423CF9">
        <w:t>patvirtinti Rietavo savivaldybės tarybos Kontrolės komiteto 2023 metų pirmojo pusmečio veiklos programą (pridedama).</w:t>
      </w:r>
    </w:p>
    <w:p w14:paraId="12DFE444" w14:textId="0DBFCC2F" w:rsidR="005B0B24" w:rsidRPr="00960B30" w:rsidRDefault="00B14271" w:rsidP="00376373">
      <w:pPr>
        <w:tabs>
          <w:tab w:val="left" w:pos="1800"/>
        </w:tabs>
        <w:ind w:firstLine="851"/>
        <w:rPr>
          <w:szCs w:val="24"/>
        </w:rPr>
      </w:pPr>
      <w:r>
        <w:rPr>
          <w:szCs w:val="24"/>
          <w:lang w:eastAsia="lt-LT"/>
        </w:rPr>
        <w:t xml:space="preserve">     </w:t>
      </w:r>
      <w:r w:rsidR="005B0B24" w:rsidRPr="00960B30">
        <w:rPr>
          <w:szCs w:val="24"/>
        </w:rPr>
        <w:t>Balsuota už pateiktą sprendimo projektą – 1</w:t>
      </w:r>
      <w:r w:rsidR="00423CF9">
        <w:rPr>
          <w:szCs w:val="24"/>
        </w:rPr>
        <w:t>7</w:t>
      </w:r>
      <w:r w:rsidR="005B0B24" w:rsidRPr="00960B30">
        <w:rPr>
          <w:szCs w:val="24"/>
        </w:rPr>
        <w:t xml:space="preserve"> už.</w:t>
      </w:r>
    </w:p>
    <w:p w14:paraId="3244C2AC" w14:textId="77777777" w:rsidR="005B0B24" w:rsidRPr="00F005D4" w:rsidRDefault="005B0B24" w:rsidP="005B0B24">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3DAF8DCE" w14:textId="77777777" w:rsidR="005B0B24" w:rsidRDefault="005B0B24" w:rsidP="005B0B24">
      <w:pPr>
        <w:tabs>
          <w:tab w:val="left" w:pos="1276"/>
        </w:tabs>
        <w:ind w:firstLine="1134"/>
        <w:contextualSpacing/>
      </w:pPr>
    </w:p>
    <w:p w14:paraId="0E76A7D6" w14:textId="5C9F7B23" w:rsidR="005B0B24" w:rsidRPr="005B0B24" w:rsidRDefault="005B0B24" w:rsidP="005B0B24">
      <w:pPr>
        <w:pStyle w:val="Sraopastraipa"/>
        <w:numPr>
          <w:ilvl w:val="0"/>
          <w:numId w:val="6"/>
        </w:numPr>
        <w:tabs>
          <w:tab w:val="left" w:pos="1276"/>
        </w:tabs>
        <w:ind w:left="0" w:firstLine="1134"/>
        <w:contextualSpacing/>
      </w:pPr>
      <w:r>
        <w:t xml:space="preserve"> SVARSTYTA. </w:t>
      </w:r>
      <w:r w:rsidR="00423CF9">
        <w:rPr>
          <w:iCs/>
        </w:rPr>
        <w:t>Mokesčio už vaikų išlaikymą Rietavo lopšelyje-darželyje tvarkos aprašo, patvirtinto Rietavo savivaldybės tarybos 2022 m. gegužės 26 d. sprendimu Nr. T1-86 „Dėl Mokesčio už vaikų išlaikymą Rietavo lopšelyje-darželyje tvarkos aprašo patvirtinimo“, 4.1. papunkčio pakeitim</w:t>
      </w:r>
      <w:r>
        <w:rPr>
          <w:iCs/>
        </w:rPr>
        <w:t>as.</w:t>
      </w:r>
    </w:p>
    <w:p w14:paraId="7F05C62B" w14:textId="4F2A9912" w:rsidR="00423CF9" w:rsidRDefault="00B26A8E" w:rsidP="00423CF9">
      <w:pPr>
        <w:tabs>
          <w:tab w:val="left" w:pos="1247"/>
        </w:tabs>
        <w:ind w:firstLine="806"/>
      </w:pPr>
      <w:r>
        <w:rPr>
          <w:iCs/>
        </w:rPr>
        <w:t xml:space="preserve">       </w:t>
      </w:r>
      <w:r w:rsidR="00423CF9">
        <w:rPr>
          <w:iCs/>
        </w:rPr>
        <w:t xml:space="preserve">Švietimo, kultūros ir sporto komiteto pirmininkė Eglė Fabijonavičienė </w:t>
      </w:r>
      <w:r w:rsidR="005B0B24">
        <w:rPr>
          <w:iCs/>
        </w:rPr>
        <w:t xml:space="preserve">teikė sprendimo projektą – </w:t>
      </w:r>
      <w:r w:rsidR="00423CF9">
        <w:rPr>
          <w:iCs/>
        </w:rPr>
        <w:t>p</w:t>
      </w:r>
      <w:r w:rsidR="00423CF9">
        <w:t>akeisti mokesčio už vaikų išlaikymą Rietavo lopšelyje-darželyje tvarkos aprašo, patvirtinto Rietavo savivaldybės tarybos 2022 m. gegužės 26 d. sprendimu Nr. T1-86 „Dėl mokesčio už vaikų išlaikymą Rietavo lopšelyje-darželyje tvarkos aprašo patvirtinimo“, 4.1. papunktį ir jį išdėstyti taip:</w:t>
      </w:r>
    </w:p>
    <w:p w14:paraId="1B906E49" w14:textId="044331A2" w:rsidR="00423CF9" w:rsidRPr="00DD3742" w:rsidRDefault="00423CF9" w:rsidP="00423CF9">
      <w:pPr>
        <w:rPr>
          <w:szCs w:val="24"/>
        </w:rPr>
      </w:pPr>
      <w:r>
        <w:t xml:space="preserve">   „4.1. </w:t>
      </w:r>
      <w:r>
        <w:rPr>
          <w:szCs w:val="24"/>
        </w:rPr>
        <w:t xml:space="preserve">100 procentų nustatytos vaiko dienos maitinimo kainos. Maitinimo kaina lopšelyje (iki 3 metų amžiaus) – </w:t>
      </w:r>
      <w:r w:rsidRPr="00FE7BE9">
        <w:rPr>
          <w:szCs w:val="24"/>
        </w:rPr>
        <w:t>2,90 Eur, darželyje (nuo 3 metų amžiaus) – 3,30 Eur. Tėvai</w:t>
      </w:r>
      <w:r w:rsidRPr="00DD3742">
        <w:rPr>
          <w:szCs w:val="24"/>
        </w:rPr>
        <w:t xml:space="preserve"> (globėjai), raštu pateikę prašymą įstaigos direktoriui, gali pasirinkti – vieną, du ar tris kartus per dieną vaikas maitinsis įstaigoje ir atitinkamai mokėti 50, 75 arba 100 procentų maitinimo kainos. Maitinimų skaičius gali būti keičiamas nuo kito mėnesio 1 dienos. Tėvai (globėjai) gali atsisakyti maitinimo paslaugų, jeigu vaikas švietimo įstaigoje praleidžia ne daugiau kaip 4 val. per dieną, mokant tik mokestį ugdymo reikmėms</w:t>
      </w:r>
      <w:r>
        <w:rPr>
          <w:szCs w:val="24"/>
        </w:rPr>
        <w:t>“.</w:t>
      </w:r>
    </w:p>
    <w:p w14:paraId="0EE3BA5E" w14:textId="7F4C7E84" w:rsidR="00423CF9" w:rsidRPr="007B2DAF" w:rsidRDefault="00423CF9" w:rsidP="00423CF9">
      <w:pPr>
        <w:ind w:firstLine="782"/>
      </w:pPr>
      <w:r>
        <w:t xml:space="preserve"> </w:t>
      </w:r>
      <w:r w:rsidRPr="007B2DAF">
        <w:t xml:space="preserve">  </w:t>
      </w:r>
      <w:r>
        <w:t xml:space="preserve">   </w:t>
      </w:r>
      <w:r w:rsidRPr="007B2DAF">
        <w:t>Sprendimas įsigalioja nuo 202</w:t>
      </w:r>
      <w:r>
        <w:t>3</w:t>
      </w:r>
      <w:r w:rsidRPr="007B2DAF">
        <w:t xml:space="preserve"> m. </w:t>
      </w:r>
      <w:r>
        <w:t>vasar</w:t>
      </w:r>
      <w:r w:rsidRPr="007B2DAF">
        <w:t>io 1 d.</w:t>
      </w:r>
    </w:p>
    <w:p w14:paraId="1E71F7E9" w14:textId="3FB554BE" w:rsidR="00B26A8E" w:rsidRPr="0048099C" w:rsidRDefault="00B26A8E" w:rsidP="00423CF9">
      <w:pPr>
        <w:tabs>
          <w:tab w:val="left" w:pos="0"/>
          <w:tab w:val="left" w:pos="993"/>
          <w:tab w:val="left" w:pos="1418"/>
        </w:tabs>
        <w:ind w:firstLine="709"/>
        <w:rPr>
          <w:szCs w:val="24"/>
        </w:rPr>
      </w:pPr>
      <w:r>
        <w:t xml:space="preserve">  </w:t>
      </w:r>
      <w:r w:rsidR="005815AC">
        <w:t xml:space="preserve">     </w:t>
      </w:r>
      <w:r w:rsidRPr="0048099C">
        <w:rPr>
          <w:szCs w:val="24"/>
        </w:rPr>
        <w:t>Balsuota už pateiktą sprendimo projektą – 1</w:t>
      </w:r>
      <w:r w:rsidR="00423CF9">
        <w:rPr>
          <w:szCs w:val="24"/>
        </w:rPr>
        <w:t>7</w:t>
      </w:r>
      <w:r w:rsidRPr="0048099C">
        <w:rPr>
          <w:szCs w:val="24"/>
        </w:rPr>
        <w:t xml:space="preserve"> už.</w:t>
      </w:r>
    </w:p>
    <w:p w14:paraId="15405A8C" w14:textId="0D71167C" w:rsidR="00B26A8E" w:rsidRPr="00F005D4" w:rsidRDefault="00B26A8E" w:rsidP="00B26A8E">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2941BC73" w14:textId="60DE697A" w:rsidR="00B26A8E" w:rsidRPr="00B26A8E" w:rsidRDefault="00B26A8E" w:rsidP="00B26A8E">
      <w:pPr>
        <w:rPr>
          <w:szCs w:val="24"/>
        </w:rPr>
      </w:pPr>
    </w:p>
    <w:p w14:paraId="30B6DBBA" w14:textId="67802F0F" w:rsidR="005B0B24" w:rsidRDefault="00B26A8E" w:rsidP="00B26A8E">
      <w:pPr>
        <w:pStyle w:val="Sraopastraipa"/>
        <w:numPr>
          <w:ilvl w:val="0"/>
          <w:numId w:val="6"/>
        </w:numPr>
        <w:tabs>
          <w:tab w:val="left" w:pos="1134"/>
        </w:tabs>
        <w:ind w:left="0" w:firstLine="1134"/>
        <w:contextualSpacing/>
      </w:pPr>
      <w:r>
        <w:t xml:space="preserve"> SVARSTYTA. </w:t>
      </w:r>
      <w:bookmarkStart w:id="9" w:name="_Hlk126161762"/>
      <w:r w:rsidR="00DE7416">
        <w:t>P</w:t>
      </w:r>
      <w:r w:rsidR="00DE7416">
        <w:rPr>
          <w:iCs/>
        </w:rPr>
        <w:t>avedimas vykdyti bendruomeninių šeimos namų funkciją</w:t>
      </w:r>
      <w:r>
        <w:rPr>
          <w:iCs/>
        </w:rPr>
        <w:t>.</w:t>
      </w:r>
    </w:p>
    <w:p w14:paraId="3772C3E6" w14:textId="56D4C536" w:rsidR="00DE7416" w:rsidRDefault="00DE7416" w:rsidP="00DE7416">
      <w:pPr>
        <w:pStyle w:val="Pagrindinistekstas"/>
        <w:tabs>
          <w:tab w:val="left" w:pos="0"/>
          <w:tab w:val="left" w:pos="780"/>
          <w:tab w:val="left" w:pos="993"/>
        </w:tabs>
        <w:ind w:right="-42"/>
        <w:jc w:val="both"/>
        <w:rPr>
          <w:b w:val="0"/>
          <w:sz w:val="24"/>
          <w:szCs w:val="24"/>
        </w:rPr>
      </w:pPr>
      <w:bookmarkStart w:id="10" w:name="_Hlk120105702"/>
      <w:r>
        <w:rPr>
          <w:b w:val="0"/>
          <w:bCs/>
          <w:sz w:val="24"/>
          <w:szCs w:val="24"/>
        </w:rPr>
        <w:t xml:space="preserve">                   </w:t>
      </w:r>
      <w:r w:rsidR="00423CF9" w:rsidRPr="00423CF9">
        <w:rPr>
          <w:b w:val="0"/>
          <w:bCs/>
          <w:iCs/>
          <w:sz w:val="24"/>
          <w:szCs w:val="24"/>
        </w:rPr>
        <w:t xml:space="preserve">Sveikatos ir socialinės paramos komiteto pirmininkas Saulius Jonušas </w:t>
      </w:r>
      <w:r w:rsidR="00B26A8E" w:rsidRPr="00423CF9">
        <w:rPr>
          <w:b w:val="0"/>
          <w:bCs/>
          <w:iCs/>
          <w:sz w:val="24"/>
          <w:szCs w:val="24"/>
        </w:rPr>
        <w:t>teikė sprendimo projektą</w:t>
      </w:r>
      <w:r w:rsidR="00B26A8E">
        <w:rPr>
          <w:iCs/>
        </w:rPr>
        <w:t xml:space="preserve"> – </w:t>
      </w:r>
      <w:bookmarkEnd w:id="10"/>
      <w:bookmarkEnd w:id="9"/>
      <w:r w:rsidRPr="00DE7416">
        <w:rPr>
          <w:b w:val="0"/>
          <w:bCs/>
          <w:iCs/>
          <w:sz w:val="24"/>
          <w:szCs w:val="24"/>
        </w:rPr>
        <w:t>p</w:t>
      </w:r>
      <w:r>
        <w:rPr>
          <w:b w:val="0"/>
          <w:sz w:val="24"/>
          <w:szCs w:val="24"/>
        </w:rPr>
        <w:t>avesti BĮ Rietavo atviram jaunimo centrui vykdyti bendruomeninių šeimos namų funkciją, organizuoti ir teikti kompleksines paslaugas šeimai.</w:t>
      </w:r>
    </w:p>
    <w:p w14:paraId="48D21CA1" w14:textId="4C7F51C8" w:rsidR="00DE7416" w:rsidRDefault="00DE7416" w:rsidP="00DE7416">
      <w:pPr>
        <w:pStyle w:val="Pagrindinistekstas"/>
        <w:tabs>
          <w:tab w:val="left" w:pos="0"/>
          <w:tab w:val="left" w:pos="780"/>
          <w:tab w:val="left" w:pos="993"/>
        </w:tabs>
        <w:ind w:left="780" w:right="-42"/>
        <w:jc w:val="both"/>
        <w:rPr>
          <w:b w:val="0"/>
          <w:sz w:val="24"/>
          <w:szCs w:val="24"/>
        </w:rPr>
      </w:pPr>
      <w:r>
        <w:rPr>
          <w:b w:val="0"/>
          <w:sz w:val="24"/>
          <w:szCs w:val="24"/>
        </w:rPr>
        <w:t xml:space="preserve">      Sprendimas įsigalioja nuo 2023 m. vasario 1 d. </w:t>
      </w:r>
    </w:p>
    <w:p w14:paraId="2B03AF28" w14:textId="3FA130AB" w:rsidR="00B26A8E" w:rsidRPr="00DE7416" w:rsidRDefault="00B26A8E" w:rsidP="00DE7416">
      <w:pPr>
        <w:pStyle w:val="Pagrindinistekstas"/>
        <w:tabs>
          <w:tab w:val="left" w:pos="851"/>
        </w:tabs>
        <w:ind w:right="-42"/>
        <w:jc w:val="both"/>
        <w:rPr>
          <w:b w:val="0"/>
          <w:bCs/>
          <w:sz w:val="24"/>
          <w:szCs w:val="24"/>
        </w:rPr>
      </w:pPr>
      <w:r>
        <w:rPr>
          <w:szCs w:val="24"/>
          <w:lang w:eastAsia="ar-SA"/>
        </w:rPr>
        <w:t xml:space="preserve">    </w:t>
      </w:r>
      <w:r w:rsidR="00DE7416">
        <w:rPr>
          <w:szCs w:val="24"/>
          <w:lang w:eastAsia="ar-SA"/>
        </w:rPr>
        <w:t xml:space="preserve">            </w:t>
      </w:r>
      <w:r>
        <w:rPr>
          <w:szCs w:val="24"/>
          <w:lang w:eastAsia="ar-SA"/>
        </w:rPr>
        <w:t xml:space="preserve"> </w:t>
      </w:r>
      <w:bookmarkStart w:id="11" w:name="_Hlk120106255"/>
      <w:r w:rsidRPr="00DE7416">
        <w:rPr>
          <w:b w:val="0"/>
          <w:bCs/>
          <w:sz w:val="24"/>
          <w:szCs w:val="24"/>
        </w:rPr>
        <w:t>Balsuota už pateiktą sprendimo projektą – 1</w:t>
      </w:r>
      <w:r w:rsidR="00DE7416">
        <w:rPr>
          <w:b w:val="0"/>
          <w:bCs/>
          <w:sz w:val="24"/>
          <w:szCs w:val="24"/>
        </w:rPr>
        <w:t>7</w:t>
      </w:r>
      <w:r w:rsidRPr="00DE7416">
        <w:rPr>
          <w:b w:val="0"/>
          <w:bCs/>
          <w:sz w:val="24"/>
          <w:szCs w:val="24"/>
        </w:rPr>
        <w:t xml:space="preserve"> už.</w:t>
      </w:r>
    </w:p>
    <w:p w14:paraId="47636A65" w14:textId="19B8F126" w:rsidR="00B26A8E" w:rsidRPr="00F005D4" w:rsidRDefault="00B26A8E" w:rsidP="00B26A8E">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bookmarkEnd w:id="11"/>
    <w:p w14:paraId="13886345" w14:textId="4BF58EDD" w:rsidR="00B26A8E" w:rsidRDefault="00B26A8E" w:rsidP="00B26A8E">
      <w:pPr>
        <w:tabs>
          <w:tab w:val="left" w:pos="1276"/>
        </w:tabs>
        <w:contextualSpacing/>
      </w:pPr>
    </w:p>
    <w:p w14:paraId="4BF1AD46" w14:textId="77777777" w:rsidR="00DE7416" w:rsidRDefault="00B26A8E" w:rsidP="00DE7416">
      <w:pPr>
        <w:pStyle w:val="Sraopastraipa"/>
        <w:numPr>
          <w:ilvl w:val="0"/>
          <w:numId w:val="6"/>
        </w:numPr>
        <w:tabs>
          <w:tab w:val="left" w:pos="1134"/>
        </w:tabs>
        <w:ind w:left="0" w:firstLine="1134"/>
        <w:contextualSpacing/>
      </w:pPr>
      <w:r>
        <w:t xml:space="preserve"> SVARSTYTA. </w:t>
      </w:r>
      <w:r w:rsidR="00DE7416">
        <w:rPr>
          <w:iCs/>
        </w:rPr>
        <w:t>Piniginės socialinės paramos teikimo Rietavo savivaldybės gyventojams tvarkos aprašo, patvirtinto Rietavo savivaldybės tarybos 2019 m. balandžio 25 d. sprendimu Nr. T1-25 „Dėl Piniginės socialinės paramos teikimo nepasiturintiems Rietavo savivaldybės gyventojams tvarkos aprašo patvirtinimo“, 22 ir 25 punktų pakeitimas.</w:t>
      </w:r>
    </w:p>
    <w:p w14:paraId="119125EF" w14:textId="77777777" w:rsidR="00DE7416" w:rsidRPr="00A761C6" w:rsidRDefault="00DE7416" w:rsidP="00DE7416">
      <w:pPr>
        <w:pStyle w:val="Pagrindinistekstas"/>
        <w:tabs>
          <w:tab w:val="left" w:pos="851"/>
        </w:tabs>
        <w:ind w:right="-42"/>
        <w:jc w:val="both"/>
        <w:rPr>
          <w:b w:val="0"/>
          <w:sz w:val="24"/>
          <w:szCs w:val="24"/>
        </w:rPr>
      </w:pPr>
      <w:r>
        <w:rPr>
          <w:b w:val="0"/>
          <w:bCs/>
          <w:sz w:val="24"/>
          <w:szCs w:val="24"/>
        </w:rPr>
        <w:t xml:space="preserve">                    </w:t>
      </w:r>
      <w:r w:rsidRPr="00423CF9">
        <w:rPr>
          <w:b w:val="0"/>
          <w:bCs/>
          <w:iCs/>
          <w:sz w:val="24"/>
          <w:szCs w:val="24"/>
        </w:rPr>
        <w:t>Sveikatos ir socialinės paramos komiteto pirmininkas Saulius Jonušas teikė sprendimo projektą</w:t>
      </w:r>
      <w:r>
        <w:rPr>
          <w:iCs/>
        </w:rPr>
        <w:t xml:space="preserve"> – </w:t>
      </w:r>
      <w:r w:rsidRPr="00DE7416">
        <w:rPr>
          <w:b w:val="0"/>
          <w:bCs/>
          <w:iCs/>
          <w:sz w:val="24"/>
          <w:szCs w:val="24"/>
        </w:rPr>
        <w:t>p</w:t>
      </w:r>
      <w:r w:rsidRPr="00A761C6">
        <w:rPr>
          <w:b w:val="0"/>
          <w:sz w:val="24"/>
          <w:szCs w:val="24"/>
        </w:rPr>
        <w:t>akeisti Piniginės socialinės paramos teikimo nepasiturintiems Rietavo savivaldybės gyventojams tvarkos aprašo, patvirtinto Rietavo savivaldybės tarybos 2019 m. balandžio 25 d. sprendim</w:t>
      </w:r>
      <w:r>
        <w:rPr>
          <w:b w:val="0"/>
          <w:sz w:val="24"/>
          <w:szCs w:val="24"/>
        </w:rPr>
        <w:t>u</w:t>
      </w:r>
      <w:r w:rsidRPr="00A761C6">
        <w:rPr>
          <w:b w:val="0"/>
          <w:sz w:val="24"/>
          <w:szCs w:val="24"/>
        </w:rPr>
        <w:t xml:space="preserve"> Nr. T1-25 „Dėl piniginės socialinės paramos teikimo nepasiturintiems Rietavo savivaldybės gyventojams tvarkos aprašo patvirtinimo“:</w:t>
      </w:r>
    </w:p>
    <w:p w14:paraId="0868EA97" w14:textId="77777777" w:rsidR="00DE7416" w:rsidRPr="00A761C6" w:rsidRDefault="00DE7416" w:rsidP="00DE7416">
      <w:pPr>
        <w:pStyle w:val="Pagrindinistekstas"/>
        <w:tabs>
          <w:tab w:val="left" w:pos="993"/>
        </w:tabs>
        <w:ind w:right="-42"/>
        <w:jc w:val="both"/>
        <w:rPr>
          <w:bCs/>
          <w:sz w:val="24"/>
          <w:szCs w:val="24"/>
        </w:rPr>
      </w:pPr>
      <w:r>
        <w:rPr>
          <w:b w:val="0"/>
          <w:sz w:val="24"/>
          <w:szCs w:val="24"/>
        </w:rPr>
        <w:t xml:space="preserve">                    </w:t>
      </w:r>
      <w:r w:rsidRPr="00A761C6">
        <w:rPr>
          <w:b w:val="0"/>
          <w:sz w:val="24"/>
          <w:szCs w:val="24"/>
        </w:rPr>
        <w:t xml:space="preserve">22 punktą ir </w:t>
      </w:r>
      <w:r w:rsidRPr="007779B6">
        <w:rPr>
          <w:b w:val="0"/>
          <w:sz w:val="24"/>
          <w:szCs w:val="24"/>
        </w:rPr>
        <w:t>jį</w:t>
      </w:r>
      <w:r w:rsidRPr="00A761C6">
        <w:rPr>
          <w:b w:val="0"/>
          <w:sz w:val="24"/>
          <w:szCs w:val="24"/>
        </w:rPr>
        <w:t xml:space="preserve"> išdėstyti taip: „</w:t>
      </w:r>
      <w:r>
        <w:rPr>
          <w:b w:val="0"/>
          <w:sz w:val="24"/>
          <w:szCs w:val="24"/>
        </w:rPr>
        <w:t xml:space="preserve">22. </w:t>
      </w:r>
      <w:r w:rsidRPr="00A761C6">
        <w:rPr>
          <w:b w:val="0"/>
          <w:bCs/>
          <w:sz w:val="24"/>
          <w:szCs w:val="24"/>
        </w:rPr>
        <w:t>Kompensacijos skiriamos 3 mėnesiams nuo mėnesio, kurį bendrai gyvenantys asmenys arba vienas gyvenantis asmuo įgijo teisę į kompensacijas, pirmos dienos, tačiau ne daugiau kaip už 2 praėjusius mėnesius iki prašymo-paraiškos pateikimo mėnesio, o jeigu dėl kompensacijų kreipiamasi likus vienam mėnesiui iki šildymo sezono pradžios mėnesio ar vėliau arba šildymo sezono metu, kompensacijos skiriamos visam šildymo sezono laikotarpiui, jeigu bendrai gyvenantys asmenys arba vienas gyvenantis asmuo kreipimosi dėl kompensacijų ir sprendimo priėmimo metu, taip pat laikotarpiu, už kurį skiriamos kompensacijos, turi teisę gauti kompensacijas</w:t>
      </w:r>
      <w:r w:rsidRPr="00A761C6">
        <w:rPr>
          <w:b w:val="0"/>
          <w:sz w:val="24"/>
          <w:szCs w:val="24"/>
        </w:rPr>
        <w:t>.“</w:t>
      </w:r>
    </w:p>
    <w:p w14:paraId="3BFC4F23" w14:textId="77777777" w:rsidR="00DE7416" w:rsidRDefault="00DE7416" w:rsidP="00DE7416">
      <w:pPr>
        <w:pStyle w:val="Pagrindinistekstas"/>
        <w:numPr>
          <w:ilvl w:val="0"/>
          <w:numId w:val="41"/>
        </w:numPr>
        <w:tabs>
          <w:tab w:val="left" w:pos="993"/>
          <w:tab w:val="left" w:pos="1560"/>
        </w:tabs>
        <w:ind w:left="0" w:right="-42" w:firstLine="1260"/>
        <w:jc w:val="both"/>
        <w:rPr>
          <w:bCs/>
          <w:sz w:val="24"/>
          <w:szCs w:val="24"/>
        </w:rPr>
      </w:pPr>
      <w:r>
        <w:rPr>
          <w:b w:val="0"/>
          <w:sz w:val="24"/>
          <w:szCs w:val="24"/>
        </w:rPr>
        <w:t>p</w:t>
      </w:r>
      <w:r w:rsidRPr="007779B6">
        <w:rPr>
          <w:b w:val="0"/>
          <w:sz w:val="24"/>
          <w:szCs w:val="24"/>
        </w:rPr>
        <w:t xml:space="preserve">unktą nuo 2024 m. gegužės 1 d. išdėstyti taip: </w:t>
      </w:r>
      <w:r w:rsidRPr="00A761C6">
        <w:rPr>
          <w:b w:val="0"/>
          <w:sz w:val="24"/>
          <w:szCs w:val="24"/>
        </w:rPr>
        <w:t>„22. Kompensacijos skiriamos 3 mėnesiams nuo mėnesio, kurį bendrai gyvenantys asmenys arba vienas gyvenantis asmuo įgijo teisę į kompensacijas, pirmos dienos, tačiau ne daugiau kaip už 2 praėjusius mėnesius iki prašymo-paraiškos pateikimo mėnesio, jeigu bendrai gyvenantys asmenys arba vienas gyvenantis asmuo kreipimosi dėl kompensacijų ir sprendimo priėmimo metu, taip pat laikotarpiu, už kurį skiriamos kompensacijos, turi teisę gauti kompensacijas“.</w:t>
      </w:r>
    </w:p>
    <w:p w14:paraId="5974D8F7" w14:textId="54CB63B8" w:rsidR="00DE7416" w:rsidRPr="00DE7416" w:rsidRDefault="00DE7416" w:rsidP="00DE7416">
      <w:pPr>
        <w:pStyle w:val="Pagrindinistekstas"/>
        <w:tabs>
          <w:tab w:val="left" w:pos="993"/>
        </w:tabs>
        <w:ind w:right="-42"/>
        <w:jc w:val="both"/>
        <w:rPr>
          <w:bCs/>
          <w:sz w:val="24"/>
          <w:szCs w:val="24"/>
        </w:rPr>
      </w:pPr>
      <w:r>
        <w:rPr>
          <w:b w:val="0"/>
          <w:sz w:val="24"/>
          <w:szCs w:val="24"/>
        </w:rPr>
        <w:lastRenderedPageBreak/>
        <w:t xml:space="preserve">                   </w:t>
      </w:r>
      <w:r w:rsidRPr="00A761C6">
        <w:rPr>
          <w:b w:val="0"/>
          <w:sz w:val="24"/>
          <w:szCs w:val="24"/>
        </w:rPr>
        <w:t>25 punktą ir</w:t>
      </w:r>
      <w:r w:rsidRPr="00A761C6">
        <w:rPr>
          <w:b w:val="0"/>
          <w:color w:val="FF0000"/>
          <w:sz w:val="24"/>
          <w:szCs w:val="24"/>
        </w:rPr>
        <w:t xml:space="preserve"> </w:t>
      </w:r>
      <w:r w:rsidRPr="007779B6">
        <w:rPr>
          <w:b w:val="0"/>
          <w:sz w:val="24"/>
          <w:szCs w:val="24"/>
        </w:rPr>
        <w:t>jį</w:t>
      </w:r>
      <w:r w:rsidRPr="00A761C6">
        <w:rPr>
          <w:b w:val="0"/>
          <w:color w:val="FF0000"/>
          <w:sz w:val="24"/>
          <w:szCs w:val="24"/>
        </w:rPr>
        <w:t xml:space="preserve"> </w:t>
      </w:r>
      <w:r w:rsidRPr="00A761C6">
        <w:rPr>
          <w:b w:val="0"/>
          <w:sz w:val="24"/>
          <w:szCs w:val="24"/>
        </w:rPr>
        <w:t>išdėstyti taip: „</w:t>
      </w:r>
      <w:r>
        <w:rPr>
          <w:b w:val="0"/>
          <w:sz w:val="24"/>
          <w:szCs w:val="24"/>
        </w:rPr>
        <w:t xml:space="preserve">25. </w:t>
      </w:r>
      <w:r w:rsidRPr="00A761C6">
        <w:rPr>
          <w:b w:val="0"/>
          <w:bCs/>
          <w:sz w:val="24"/>
          <w:szCs w:val="24"/>
        </w:rPr>
        <w:t xml:space="preserve">Piniginė socialinė parama gali būti skiriama ilgesniam negu 3 mėnesių laikotarpiui, jeigu nesikeičia </w:t>
      </w:r>
      <w:r w:rsidRPr="00A761C6">
        <w:rPr>
          <w:b w:val="0"/>
          <w:sz w:val="24"/>
          <w:szCs w:val="24"/>
        </w:rPr>
        <w:t xml:space="preserve">bendrai gyvenančių asmenų </w:t>
      </w:r>
      <w:r w:rsidRPr="00A761C6">
        <w:rPr>
          <w:b w:val="0"/>
          <w:bCs/>
          <w:sz w:val="24"/>
          <w:szCs w:val="24"/>
        </w:rPr>
        <w:t>sudėtis</w:t>
      </w:r>
      <w:r w:rsidRPr="00A761C6">
        <w:rPr>
          <w:b w:val="0"/>
          <w:sz w:val="24"/>
          <w:szCs w:val="24"/>
        </w:rPr>
        <w:t xml:space="preserve"> arba vieno gyvenančio asmens šeiminė padėtis</w:t>
      </w:r>
      <w:r w:rsidRPr="00A761C6">
        <w:rPr>
          <w:b w:val="0"/>
          <w:bCs/>
          <w:sz w:val="24"/>
          <w:szCs w:val="24"/>
        </w:rPr>
        <w:t>, jų (jo) pajamos ir turtas</w:t>
      </w:r>
      <w:r w:rsidRPr="00A761C6">
        <w:rPr>
          <w:b w:val="0"/>
          <w:sz w:val="24"/>
          <w:szCs w:val="24"/>
        </w:rPr>
        <w:t>.“</w:t>
      </w:r>
    </w:p>
    <w:p w14:paraId="446D3247" w14:textId="1280786C" w:rsidR="00E02F06" w:rsidRPr="0048099C" w:rsidRDefault="00DE7416" w:rsidP="00DE7416">
      <w:pPr>
        <w:tabs>
          <w:tab w:val="left" w:pos="1134"/>
        </w:tabs>
        <w:contextualSpacing/>
      </w:pPr>
      <w:r>
        <w:t xml:space="preserve">      </w:t>
      </w:r>
      <w:r w:rsidR="00E02F06">
        <w:t xml:space="preserve"> </w:t>
      </w:r>
      <w:r w:rsidR="00E02F06" w:rsidRPr="0048099C">
        <w:t>Balsuota už pateiktą sprendimo projektą – 1</w:t>
      </w:r>
      <w:r w:rsidR="00E02F06">
        <w:t>5</w:t>
      </w:r>
      <w:r w:rsidR="00E02F06" w:rsidRPr="0048099C">
        <w:t xml:space="preserve"> už.</w:t>
      </w:r>
    </w:p>
    <w:p w14:paraId="2C2EA59C" w14:textId="24A5B56E" w:rsidR="00E02F06" w:rsidRPr="00F005D4" w:rsidRDefault="00E02F06" w:rsidP="00E02F06">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00DE7416">
        <w:t xml:space="preserve"> </w:t>
      </w:r>
      <w:r>
        <w:t xml:space="preserve"> </w:t>
      </w:r>
      <w:r w:rsidRPr="00F005D4">
        <w:t>NUSPRĘSTA. Priimti sprendimą (pridedama).</w:t>
      </w:r>
    </w:p>
    <w:p w14:paraId="77015471" w14:textId="14942705" w:rsidR="00E02F06" w:rsidRDefault="00E02F06" w:rsidP="00B26A8E">
      <w:pPr>
        <w:pStyle w:val="Sraopastraipa"/>
        <w:tabs>
          <w:tab w:val="left" w:pos="1134"/>
        </w:tabs>
        <w:ind w:left="0"/>
        <w:contextualSpacing/>
      </w:pPr>
    </w:p>
    <w:p w14:paraId="676BCEC2" w14:textId="11436846" w:rsidR="005B0B24" w:rsidRDefault="00E02F06" w:rsidP="00960B30">
      <w:pPr>
        <w:pStyle w:val="Sraopastraipa"/>
        <w:numPr>
          <w:ilvl w:val="0"/>
          <w:numId w:val="6"/>
        </w:numPr>
        <w:tabs>
          <w:tab w:val="left" w:pos="1276"/>
        </w:tabs>
        <w:ind w:left="0" w:firstLine="1134"/>
        <w:contextualSpacing/>
      </w:pPr>
      <w:r>
        <w:t xml:space="preserve"> SVARSTYTA. </w:t>
      </w:r>
      <w:r w:rsidR="00DE7416">
        <w:t>V</w:t>
      </w:r>
      <w:r w:rsidR="00DE7416">
        <w:rPr>
          <w:iCs/>
        </w:rPr>
        <w:t>iešame aukcione parduodamo Rietavo savivaldybės nekilnojamojo turto ir kitų nekilnojamųjų daiktų sąrašo, patvirtinto Rietavo savivaldybės tarybos 2022 m. rugsėjo 15 d. sprendimu Nr. T1-132 „Dėl viešame aukcione parduodamo Rietavo savivaldybės nekilnojamojo turto ir kitų nekilnojamųjų daiktų sąrašo patvirtinimo“, pakeitimas</w:t>
      </w:r>
      <w:r>
        <w:rPr>
          <w:iCs/>
        </w:rPr>
        <w:t>.</w:t>
      </w:r>
    </w:p>
    <w:p w14:paraId="6C0F5EA1" w14:textId="07BB6E3B" w:rsidR="009E5234" w:rsidRDefault="00E02F06" w:rsidP="009E5234">
      <w:pPr>
        <w:tabs>
          <w:tab w:val="left" w:pos="0"/>
        </w:tabs>
        <w:ind w:firstLine="844"/>
        <w:rPr>
          <w:szCs w:val="24"/>
          <w:lang w:eastAsia="lt-LT"/>
        </w:rPr>
      </w:pPr>
      <w:r>
        <w:rPr>
          <w:iCs/>
        </w:rPr>
        <w:t xml:space="preserve">  </w:t>
      </w:r>
      <w:r w:rsidR="001D354C">
        <w:rPr>
          <w:iCs/>
        </w:rPr>
        <w:t xml:space="preserve"> </w:t>
      </w:r>
      <w:r>
        <w:rPr>
          <w:iCs/>
        </w:rPr>
        <w:t xml:space="preserve"> </w:t>
      </w:r>
      <w:r w:rsidR="009E5234">
        <w:t>Ūkio plėtros ir ekologijos komiteto pirmininkas Albinas Maslauskas</w:t>
      </w:r>
      <w:r w:rsidR="009E5234">
        <w:rPr>
          <w:iCs/>
        </w:rPr>
        <w:t xml:space="preserve"> </w:t>
      </w:r>
      <w:r>
        <w:rPr>
          <w:iCs/>
        </w:rPr>
        <w:t xml:space="preserve">teikė sprendimo projektą – </w:t>
      </w:r>
      <w:r w:rsidR="009E5234">
        <w:rPr>
          <w:iCs/>
        </w:rPr>
        <w:t>p</w:t>
      </w:r>
      <w:r w:rsidR="009E5234">
        <w:rPr>
          <w:szCs w:val="24"/>
          <w:lang w:eastAsia="lt-LT"/>
        </w:rPr>
        <w:t xml:space="preserve">akeisti viešame aukcione parduodamo Rietavo savivaldybės nekilnojamojo turto ir kitų nekilnojamųjų daiktų </w:t>
      </w:r>
      <w:r w:rsidR="009E5234">
        <w:rPr>
          <w:szCs w:val="24"/>
        </w:rPr>
        <w:t xml:space="preserve">sąrašą (toliau – Sąrašas), patvirtintą  Rietavo savivaldybės tarybos 2022 m. rugsėjo 15 d. sprendimu Nr. T1-132 „Dėl </w:t>
      </w:r>
      <w:r w:rsidR="009E5234">
        <w:rPr>
          <w:szCs w:val="24"/>
          <w:lang w:eastAsia="lt-LT"/>
        </w:rPr>
        <w:t>viešame aukcione parduodamo Rietavo savivaldybės nekilnojamojo turto ir kitų nekilnojamųjų daiktų sąrašo patvirtinimo“:</w:t>
      </w:r>
    </w:p>
    <w:p w14:paraId="24AE40C6" w14:textId="77777777" w:rsidR="009E5234" w:rsidRDefault="009E5234" w:rsidP="009E5234">
      <w:pPr>
        <w:tabs>
          <w:tab w:val="left" w:pos="0"/>
        </w:tabs>
        <w:ind w:firstLine="844"/>
        <w:rPr>
          <w:szCs w:val="24"/>
        </w:rPr>
      </w:pPr>
      <w:r>
        <w:rPr>
          <w:szCs w:val="24"/>
        </w:rPr>
        <w:t>1. Pakeisti Sąrašo 7 punktą ir jį išdėstyti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6994"/>
        <w:gridCol w:w="1545"/>
      </w:tblGrid>
      <w:tr w:rsidR="009E5234" w14:paraId="6C0AC620" w14:textId="77777777" w:rsidTr="00EC406D">
        <w:tc>
          <w:tcPr>
            <w:tcW w:w="959" w:type="dxa"/>
            <w:shd w:val="clear" w:color="auto" w:fill="auto"/>
          </w:tcPr>
          <w:p w14:paraId="4BF7B030" w14:textId="77777777" w:rsidR="009E5234" w:rsidRDefault="009E5234" w:rsidP="00EC406D">
            <w:pPr>
              <w:tabs>
                <w:tab w:val="left" w:pos="0"/>
              </w:tabs>
              <w:ind w:firstLine="0"/>
              <w:rPr>
                <w:szCs w:val="24"/>
              </w:rPr>
            </w:pPr>
            <w:r>
              <w:rPr>
                <w:szCs w:val="24"/>
              </w:rPr>
              <w:t>7.</w:t>
            </w:r>
          </w:p>
        </w:tc>
        <w:tc>
          <w:tcPr>
            <w:tcW w:w="7087" w:type="dxa"/>
            <w:shd w:val="clear" w:color="auto" w:fill="auto"/>
          </w:tcPr>
          <w:p w14:paraId="782F0D7B" w14:textId="77777777" w:rsidR="009E5234" w:rsidRDefault="009E5234" w:rsidP="00EC406D">
            <w:pPr>
              <w:tabs>
                <w:tab w:val="left" w:pos="0"/>
              </w:tabs>
              <w:ind w:firstLine="0"/>
              <w:rPr>
                <w:szCs w:val="24"/>
              </w:rPr>
            </w:pPr>
            <w:r>
              <w:rPr>
                <w:szCs w:val="24"/>
              </w:rPr>
              <w:t>Kiti inžineriniai statiniai – artezinis gręžinys (unikalus Nr. 4400-2835-2027), vandentiekio bokštas (unikalus Nr. 4400-2835-2092)</w:t>
            </w:r>
            <w:r w:rsidRPr="009C4751">
              <w:t xml:space="preserve"> </w:t>
            </w:r>
            <w:r>
              <w:rPr>
                <w:szCs w:val="24"/>
              </w:rPr>
              <w:t>Rietavo sen., Giliogirio  k., Rietavo g. 4</w:t>
            </w:r>
          </w:p>
        </w:tc>
        <w:tc>
          <w:tcPr>
            <w:tcW w:w="1560" w:type="dxa"/>
            <w:shd w:val="clear" w:color="auto" w:fill="auto"/>
            <w:vAlign w:val="center"/>
          </w:tcPr>
          <w:p w14:paraId="4025250A" w14:textId="77777777" w:rsidR="009E5234" w:rsidRDefault="009E5234" w:rsidP="00EC406D">
            <w:pPr>
              <w:tabs>
                <w:tab w:val="left" w:pos="0"/>
              </w:tabs>
              <w:ind w:firstLine="0"/>
              <w:jc w:val="center"/>
              <w:rPr>
                <w:szCs w:val="24"/>
              </w:rPr>
            </w:pPr>
            <w:r>
              <w:rPr>
                <w:szCs w:val="24"/>
                <w:lang w:eastAsia="lt-LT"/>
              </w:rPr>
              <w:t>0,29</w:t>
            </w:r>
          </w:p>
        </w:tc>
      </w:tr>
    </w:tbl>
    <w:p w14:paraId="745F9D20" w14:textId="77777777" w:rsidR="009E5234" w:rsidRDefault="009E5234" w:rsidP="009E5234">
      <w:pPr>
        <w:tabs>
          <w:tab w:val="left" w:pos="0"/>
        </w:tabs>
        <w:ind w:firstLine="0"/>
        <w:rPr>
          <w:szCs w:val="24"/>
        </w:rPr>
      </w:pPr>
      <w:r>
        <w:rPr>
          <w:szCs w:val="24"/>
        </w:rPr>
        <w:tab/>
        <w:t xml:space="preserve"> 2. Sąrašo 11 punktą laikyti 10 punktu.</w:t>
      </w:r>
    </w:p>
    <w:p w14:paraId="131BDD39" w14:textId="77777777" w:rsidR="009E5234" w:rsidRDefault="009E5234" w:rsidP="009E5234">
      <w:pPr>
        <w:tabs>
          <w:tab w:val="left" w:pos="0"/>
        </w:tabs>
        <w:rPr>
          <w:szCs w:val="24"/>
        </w:rPr>
      </w:pPr>
      <w:r>
        <w:rPr>
          <w:szCs w:val="24"/>
        </w:rPr>
        <w:t xml:space="preserve"> 3. Papildyti Sąrašą 11 punktu ir jį išdėstyti taip:</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87"/>
        <w:gridCol w:w="1560"/>
      </w:tblGrid>
      <w:tr w:rsidR="009E5234" w14:paraId="3AD8E54F" w14:textId="77777777" w:rsidTr="00EC406D">
        <w:trPr>
          <w:trHeight w:val="711"/>
        </w:trPr>
        <w:tc>
          <w:tcPr>
            <w:tcW w:w="851" w:type="dxa"/>
            <w:tcBorders>
              <w:top w:val="single" w:sz="4" w:space="0" w:color="auto"/>
              <w:left w:val="single" w:sz="4" w:space="0" w:color="auto"/>
              <w:bottom w:val="single" w:sz="4" w:space="0" w:color="auto"/>
              <w:right w:val="single" w:sz="4" w:space="0" w:color="auto"/>
            </w:tcBorders>
            <w:vAlign w:val="center"/>
          </w:tcPr>
          <w:p w14:paraId="2F028C47" w14:textId="77777777" w:rsidR="009E5234" w:rsidRDefault="009E5234" w:rsidP="00EC406D">
            <w:pPr>
              <w:tabs>
                <w:tab w:val="left" w:pos="-250"/>
              </w:tabs>
              <w:ind w:firstLine="0"/>
              <w:jc w:val="center"/>
              <w:rPr>
                <w:szCs w:val="24"/>
              </w:rPr>
            </w:pPr>
            <w:r>
              <w:rPr>
                <w:szCs w:val="24"/>
              </w:rPr>
              <w:t>11.</w:t>
            </w:r>
          </w:p>
        </w:tc>
        <w:tc>
          <w:tcPr>
            <w:tcW w:w="7087" w:type="dxa"/>
            <w:tcBorders>
              <w:top w:val="single" w:sz="4" w:space="0" w:color="auto"/>
              <w:left w:val="single" w:sz="4" w:space="0" w:color="auto"/>
              <w:bottom w:val="single" w:sz="4" w:space="0" w:color="auto"/>
              <w:right w:val="single" w:sz="4" w:space="0" w:color="auto"/>
            </w:tcBorders>
          </w:tcPr>
          <w:p w14:paraId="0FCC5EF5" w14:textId="77777777" w:rsidR="009E5234" w:rsidRDefault="009E5234" w:rsidP="00EC406D">
            <w:pPr>
              <w:ind w:hanging="111"/>
              <w:rPr>
                <w:szCs w:val="24"/>
              </w:rPr>
            </w:pPr>
            <w:r>
              <w:rPr>
                <w:szCs w:val="24"/>
              </w:rPr>
              <w:t xml:space="preserve"> Kiti inžineriniai statiniai – silosinė (unikalus Nr. 4400-5982-6401), pažymėjimas plane s1, ilgis 26,10 m, plotas 408,00 kv. m, silosinė (unikalus Nr. 4400-5982-6456), pažymėjimas plane s2, ilgis 23,65 m, plotas 248,00 kv. m, Rietavo sen., Drobstų k., Bokšto g. 3A</w:t>
            </w:r>
          </w:p>
        </w:tc>
        <w:tc>
          <w:tcPr>
            <w:tcW w:w="1560" w:type="dxa"/>
            <w:tcBorders>
              <w:top w:val="single" w:sz="4" w:space="0" w:color="auto"/>
              <w:left w:val="single" w:sz="4" w:space="0" w:color="auto"/>
              <w:bottom w:val="single" w:sz="4" w:space="0" w:color="auto"/>
              <w:right w:val="single" w:sz="4" w:space="0" w:color="auto"/>
            </w:tcBorders>
          </w:tcPr>
          <w:p w14:paraId="2E638458" w14:textId="77777777" w:rsidR="009E5234" w:rsidRDefault="009E5234" w:rsidP="00EC406D">
            <w:pPr>
              <w:tabs>
                <w:tab w:val="left" w:pos="0"/>
              </w:tabs>
              <w:ind w:hanging="114"/>
              <w:jc w:val="center"/>
              <w:rPr>
                <w:szCs w:val="24"/>
              </w:rPr>
            </w:pPr>
            <w:r>
              <w:rPr>
                <w:szCs w:val="24"/>
              </w:rPr>
              <w:t>0,29</w:t>
            </w:r>
          </w:p>
        </w:tc>
      </w:tr>
    </w:tbl>
    <w:p w14:paraId="1761F141" w14:textId="77777777" w:rsidR="009E5234" w:rsidRDefault="00960B30" w:rsidP="009E5234">
      <w:pPr>
        <w:ind w:firstLine="851"/>
        <w:rPr>
          <w:szCs w:val="24"/>
        </w:rPr>
      </w:pPr>
      <w:r>
        <w:rPr>
          <w:szCs w:val="24"/>
        </w:rPr>
        <w:t xml:space="preserve">     </w:t>
      </w:r>
      <w:r w:rsidR="001D354C">
        <w:rPr>
          <w:szCs w:val="24"/>
        </w:rPr>
        <w:t xml:space="preserve"> </w:t>
      </w:r>
      <w:r w:rsidR="009E5234">
        <w:rPr>
          <w:szCs w:val="24"/>
        </w:rPr>
        <w:t>Tarybos narys Jonas Rekašius: kokiu tikslu parduodami statiniai?</w:t>
      </w:r>
    </w:p>
    <w:p w14:paraId="4421989A" w14:textId="77777777" w:rsidR="009E5234" w:rsidRDefault="009E5234" w:rsidP="009E5234">
      <w:pPr>
        <w:ind w:firstLine="851"/>
        <w:rPr>
          <w:szCs w:val="24"/>
        </w:rPr>
      </w:pPr>
      <w:r>
        <w:rPr>
          <w:szCs w:val="24"/>
        </w:rPr>
        <w:t xml:space="preserve">      Finansų skyriaus vyresn. specialistė (turtui) Vanda Galdikienė: nenugriovimui.</w:t>
      </w:r>
    </w:p>
    <w:p w14:paraId="34CC4DC8" w14:textId="0584D9FB" w:rsidR="00E02F06" w:rsidRPr="0048099C" w:rsidRDefault="009E5234" w:rsidP="009E5234">
      <w:pPr>
        <w:ind w:firstLine="851"/>
        <w:rPr>
          <w:szCs w:val="24"/>
        </w:rPr>
      </w:pPr>
      <w:r>
        <w:rPr>
          <w:szCs w:val="24"/>
        </w:rPr>
        <w:t xml:space="preserve">      </w:t>
      </w:r>
      <w:r w:rsidR="00E02F06" w:rsidRPr="0048099C">
        <w:rPr>
          <w:szCs w:val="24"/>
        </w:rPr>
        <w:t xml:space="preserve">Balsuota už pateiktą sprendimo projektą – </w:t>
      </w:r>
      <w:r w:rsidR="001D354C">
        <w:rPr>
          <w:szCs w:val="24"/>
        </w:rPr>
        <w:t>1</w:t>
      </w:r>
      <w:r>
        <w:rPr>
          <w:szCs w:val="24"/>
        </w:rPr>
        <w:t>7</w:t>
      </w:r>
      <w:r w:rsidR="00E02F06" w:rsidRPr="0048099C">
        <w:rPr>
          <w:szCs w:val="24"/>
        </w:rPr>
        <w:t xml:space="preserve"> už.</w:t>
      </w:r>
    </w:p>
    <w:p w14:paraId="1CD0BE4F" w14:textId="77777777" w:rsidR="00E02F06" w:rsidRPr="00F005D4" w:rsidRDefault="00E02F06" w:rsidP="00E02F06">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337D3C67" w14:textId="346A4974" w:rsidR="005B0B24" w:rsidRDefault="005B0B24" w:rsidP="00E02F06">
      <w:pPr>
        <w:tabs>
          <w:tab w:val="left" w:pos="1276"/>
        </w:tabs>
        <w:ind w:firstLine="1134"/>
        <w:contextualSpacing/>
      </w:pPr>
    </w:p>
    <w:p w14:paraId="4D211EAB" w14:textId="4D9DE47B" w:rsidR="005B0B24" w:rsidRPr="00E02F06" w:rsidRDefault="00E02F06" w:rsidP="00E02F06">
      <w:pPr>
        <w:pStyle w:val="Sraopastraipa"/>
        <w:numPr>
          <w:ilvl w:val="0"/>
          <w:numId w:val="6"/>
        </w:numPr>
        <w:tabs>
          <w:tab w:val="left" w:pos="1276"/>
        </w:tabs>
        <w:ind w:left="0" w:firstLine="1134"/>
        <w:contextualSpacing/>
      </w:pPr>
      <w:r>
        <w:t xml:space="preserve"> SVARSTYTA. </w:t>
      </w:r>
      <w:r w:rsidR="009E5234">
        <w:rPr>
          <w:iCs/>
        </w:rPr>
        <w:t>Rietavo savivaldybės aplinkos apsaugos rėmimo specialiosios programos 2022 metų sąmatos likučių paskirstymo 2023 m. patvirtinim</w:t>
      </w:r>
      <w:r>
        <w:rPr>
          <w:iCs/>
        </w:rPr>
        <w:t>as.</w:t>
      </w:r>
    </w:p>
    <w:p w14:paraId="3B8064A5" w14:textId="4174B907" w:rsidR="009E5234" w:rsidRDefault="00E02F06" w:rsidP="009E5234">
      <w:pPr>
        <w:pStyle w:val="Pagrindiniotekstotrauka"/>
        <w:tabs>
          <w:tab w:val="left" w:pos="1247"/>
        </w:tabs>
        <w:ind w:firstLine="851"/>
      </w:pPr>
      <w:r>
        <w:rPr>
          <w:iCs/>
        </w:rPr>
        <w:t xml:space="preserve">      Ūkio plėtros ir ekologijos komiteto pirmininkas Albinas Maslauskas teikė sprendimo projektą – </w:t>
      </w:r>
      <w:r w:rsidR="007823A2">
        <w:rPr>
          <w:iCs/>
        </w:rPr>
        <w:t>p</w:t>
      </w:r>
      <w:r w:rsidR="007823A2" w:rsidRPr="007823A2">
        <w:t xml:space="preserve">atvirtinti </w:t>
      </w:r>
      <w:r w:rsidR="009E5234">
        <w:t>Rietavo savivaldybės aplinkos apsaugos rėmimo specialiosios programos 2022 metų sąmatos likučių paskirstymą 2023 metams: 34,983 tūkst.</w:t>
      </w:r>
      <w:r w:rsidR="009E5234" w:rsidRPr="005C391F">
        <w:t xml:space="preserve"> Eur</w:t>
      </w:r>
      <w:r w:rsidR="009E5234">
        <w:rPr>
          <w:color w:val="FF0000"/>
        </w:rPr>
        <w:t xml:space="preserve"> </w:t>
      </w:r>
      <w:r w:rsidR="009E5234">
        <w:t>pajamų ir 34,983 tūkst.</w:t>
      </w:r>
      <w:r w:rsidR="009E5234" w:rsidRPr="005C391F">
        <w:t xml:space="preserve"> Eur</w:t>
      </w:r>
      <w:r w:rsidR="009E5234">
        <w:t xml:space="preserve"> išlaidų (pridedama).</w:t>
      </w:r>
    </w:p>
    <w:p w14:paraId="4EA1955E" w14:textId="1F7C274C" w:rsidR="00E02F06" w:rsidRPr="0048099C" w:rsidRDefault="00E02F06" w:rsidP="009E5234">
      <w:pPr>
        <w:pStyle w:val="Pagrindiniotekstotrauka"/>
        <w:tabs>
          <w:tab w:val="left" w:pos="1247"/>
        </w:tabs>
        <w:ind w:firstLine="0"/>
        <w:rPr>
          <w:szCs w:val="24"/>
        </w:rPr>
      </w:pPr>
      <w:r>
        <w:rPr>
          <w:szCs w:val="24"/>
        </w:rPr>
        <w:t xml:space="preserve">  </w:t>
      </w:r>
      <w:r w:rsidR="007823A2">
        <w:rPr>
          <w:szCs w:val="24"/>
        </w:rPr>
        <w:t xml:space="preserve">         </w:t>
      </w:r>
      <w:r w:rsidR="009E5234">
        <w:rPr>
          <w:szCs w:val="24"/>
        </w:rPr>
        <w:t xml:space="preserve">         </w:t>
      </w:r>
      <w:r w:rsidRPr="0048099C">
        <w:rPr>
          <w:szCs w:val="24"/>
        </w:rPr>
        <w:t xml:space="preserve">Balsuota už pateiktą sprendimo projektą – </w:t>
      </w:r>
      <w:r w:rsidR="007823A2">
        <w:rPr>
          <w:szCs w:val="24"/>
        </w:rPr>
        <w:t>1</w:t>
      </w:r>
      <w:r w:rsidR="009E5234">
        <w:rPr>
          <w:szCs w:val="24"/>
        </w:rPr>
        <w:t>7</w:t>
      </w:r>
      <w:r w:rsidRPr="0048099C">
        <w:rPr>
          <w:szCs w:val="24"/>
        </w:rPr>
        <w:t xml:space="preserve"> už.</w:t>
      </w:r>
    </w:p>
    <w:p w14:paraId="27EC0646" w14:textId="77777777" w:rsidR="00E02F06" w:rsidRPr="00F005D4" w:rsidRDefault="00E02F06" w:rsidP="00E02F06">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3881EE59" w14:textId="10EBA19F" w:rsidR="00E02F06" w:rsidRDefault="00E02F06" w:rsidP="00E02F06">
      <w:pPr>
        <w:pStyle w:val="Sraopastraipa"/>
        <w:tabs>
          <w:tab w:val="left" w:pos="1276"/>
        </w:tabs>
        <w:ind w:left="0" w:firstLine="1134"/>
        <w:contextualSpacing/>
      </w:pPr>
    </w:p>
    <w:p w14:paraId="01AB0A38" w14:textId="53EADCB8" w:rsidR="009E5234" w:rsidRPr="009E5234" w:rsidRDefault="009E5234" w:rsidP="009E5234">
      <w:pPr>
        <w:pStyle w:val="Sraopastraipa"/>
        <w:numPr>
          <w:ilvl w:val="0"/>
          <w:numId w:val="6"/>
        </w:numPr>
        <w:ind w:left="0" w:firstLine="1134"/>
        <w:contextualSpacing/>
        <w:rPr>
          <w:iCs/>
        </w:rPr>
      </w:pPr>
      <w:r>
        <w:t xml:space="preserve"> SVARSTYTA. </w:t>
      </w:r>
      <w:r w:rsidRPr="009E5234">
        <w:rPr>
          <w:iCs/>
        </w:rPr>
        <w:t>Rietavo savivaldybės aplinkos apsaugos rėmimo specialiosios programos 2023 metų sąmatos patvirtinimas.</w:t>
      </w:r>
    </w:p>
    <w:p w14:paraId="7942315C" w14:textId="64449760" w:rsidR="009E5234" w:rsidRDefault="009E5234" w:rsidP="009E5234">
      <w:pPr>
        <w:pStyle w:val="Pagrindiniotekstotrauka"/>
        <w:tabs>
          <w:tab w:val="left" w:pos="1247"/>
        </w:tabs>
        <w:ind w:firstLine="851"/>
      </w:pPr>
      <w:r>
        <w:rPr>
          <w:iCs/>
        </w:rPr>
        <w:t xml:space="preserve">      </w:t>
      </w:r>
      <w:r w:rsidRPr="009E5234">
        <w:rPr>
          <w:iCs/>
        </w:rPr>
        <w:t>Ūkio plėtros ir ekologijos komiteto pirmininkas Albinas Maslauskas teikė sprendimo projektą – p</w:t>
      </w:r>
      <w:r w:rsidRPr="007823A2">
        <w:t>atvirtinti</w:t>
      </w:r>
      <w:r>
        <w:t xml:space="preserve"> Rietavo savivaldybės aplinkos apsaugos rėmimo specialiosios programos 2023 metų sąmatą – 105,0 tūkst.</w:t>
      </w:r>
      <w:r w:rsidRPr="00F87F92">
        <w:t xml:space="preserve"> Eur </w:t>
      </w:r>
      <w:r>
        <w:t xml:space="preserve">pajamų ir 105,0 tūkst. </w:t>
      </w:r>
      <w:r w:rsidRPr="00F87F92">
        <w:t>Eur išlaidų</w:t>
      </w:r>
      <w:r>
        <w:t xml:space="preserve"> (pridedama).</w:t>
      </w:r>
    </w:p>
    <w:p w14:paraId="55D98B98" w14:textId="21190C13" w:rsidR="009E5234" w:rsidRDefault="009E5234" w:rsidP="009E5234">
      <w:pPr>
        <w:pStyle w:val="Pagrindiniotekstotrauka"/>
        <w:tabs>
          <w:tab w:val="left" w:pos="1247"/>
        </w:tabs>
        <w:ind w:firstLine="851"/>
      </w:pPr>
      <w:r>
        <w:t xml:space="preserve">      Tarybos narys Augustas Šlimas pasidžiaugė, kad prieš keletą metų išsakytas siūlymas skirti lėšų įžuvinimui buvo išgirstas. Pasiūlė keletą amūrų įleisti į naująją maudyklą. </w:t>
      </w:r>
    </w:p>
    <w:p w14:paraId="18086D83" w14:textId="77777777" w:rsidR="009E5234" w:rsidRPr="0048099C" w:rsidRDefault="009E5234" w:rsidP="009E5234">
      <w:pPr>
        <w:pStyle w:val="Pagrindiniotekstotrauka"/>
        <w:tabs>
          <w:tab w:val="left" w:pos="1247"/>
        </w:tabs>
        <w:ind w:firstLine="0"/>
        <w:rPr>
          <w:szCs w:val="24"/>
        </w:rPr>
      </w:pPr>
      <w:r>
        <w:rPr>
          <w:szCs w:val="24"/>
        </w:rPr>
        <w:t xml:space="preserve">                    </w:t>
      </w:r>
      <w:r w:rsidRPr="0048099C">
        <w:rPr>
          <w:szCs w:val="24"/>
        </w:rPr>
        <w:t xml:space="preserve">Balsuota už pateiktą sprendimo projektą – </w:t>
      </w:r>
      <w:r>
        <w:rPr>
          <w:szCs w:val="24"/>
        </w:rPr>
        <w:t>17</w:t>
      </w:r>
      <w:r w:rsidRPr="0048099C">
        <w:rPr>
          <w:szCs w:val="24"/>
        </w:rPr>
        <w:t xml:space="preserve"> už.</w:t>
      </w:r>
    </w:p>
    <w:p w14:paraId="165E0A64" w14:textId="77777777" w:rsidR="009E5234" w:rsidRPr="00F005D4" w:rsidRDefault="009E5234" w:rsidP="009E5234">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56F896EE" w14:textId="05FE5FE5" w:rsidR="009E5234" w:rsidRDefault="009E5234" w:rsidP="009E5234">
      <w:pPr>
        <w:contextualSpacing/>
      </w:pPr>
      <w:r>
        <w:t xml:space="preserve"> </w:t>
      </w:r>
    </w:p>
    <w:p w14:paraId="0AB19695" w14:textId="7AEC9B53" w:rsidR="009E5234" w:rsidRDefault="009E5234" w:rsidP="009E5234">
      <w:pPr>
        <w:pStyle w:val="Sraopastraipa"/>
        <w:numPr>
          <w:ilvl w:val="0"/>
          <w:numId w:val="6"/>
        </w:numPr>
        <w:ind w:left="0" w:firstLine="1134"/>
        <w:contextualSpacing/>
      </w:pPr>
      <w:r>
        <w:t xml:space="preserve"> SVARSTYTA. </w:t>
      </w:r>
      <w:r>
        <w:rPr>
          <w:iCs/>
        </w:rPr>
        <w:t>Rietavo savivaldybės komunalinių atliekų surinkimo ir tvarkymo 2023 metų sąmatos patvirtinimas.</w:t>
      </w:r>
      <w:r>
        <w:t xml:space="preserve"> </w:t>
      </w:r>
    </w:p>
    <w:p w14:paraId="11B7DADB" w14:textId="7575A931" w:rsidR="009E5234" w:rsidRDefault="009E5234" w:rsidP="009E5234">
      <w:pPr>
        <w:pStyle w:val="Pagrindiniotekstotrauka"/>
        <w:tabs>
          <w:tab w:val="left" w:pos="709"/>
        </w:tabs>
        <w:ind w:firstLine="0"/>
      </w:pPr>
      <w:r>
        <w:rPr>
          <w:iCs/>
        </w:rPr>
        <w:lastRenderedPageBreak/>
        <w:t xml:space="preserve">                   </w:t>
      </w:r>
      <w:r w:rsidRPr="009E5234">
        <w:rPr>
          <w:iCs/>
        </w:rPr>
        <w:t>Ūkio plėtros ir ekologijos komiteto pirmininkas Albinas Maslauskas teikė sprendimo projektą – p</w:t>
      </w:r>
      <w:r w:rsidRPr="007823A2">
        <w:t>atvirtinti</w:t>
      </w:r>
      <w:r>
        <w:t xml:space="preserve"> Rietavo savivaldybės komunalinių atliekų surinkimo ir tvarkymo 2023 metų sąmatą </w:t>
      </w:r>
      <w:r w:rsidRPr="00582148">
        <w:t xml:space="preserve">– </w:t>
      </w:r>
      <w:r>
        <w:t>213,0</w:t>
      </w:r>
      <w:r w:rsidRPr="004E7682">
        <w:t xml:space="preserve"> tūkst. Eur pajamų ir </w:t>
      </w:r>
      <w:r>
        <w:t>213,0</w:t>
      </w:r>
      <w:r w:rsidRPr="00582148">
        <w:t xml:space="preserve"> tūkst. Eur išlaidų (pridedama).</w:t>
      </w:r>
    </w:p>
    <w:p w14:paraId="214947E9" w14:textId="01B429E2" w:rsidR="009E5234" w:rsidRPr="0048099C" w:rsidRDefault="009E5234" w:rsidP="009E5234">
      <w:pPr>
        <w:pStyle w:val="Pagrindiniotekstotrauka"/>
        <w:tabs>
          <w:tab w:val="left" w:pos="1247"/>
        </w:tabs>
        <w:ind w:firstLine="0"/>
        <w:rPr>
          <w:szCs w:val="24"/>
        </w:rPr>
      </w:pPr>
      <w:r>
        <w:rPr>
          <w:szCs w:val="24"/>
        </w:rPr>
        <w:t xml:space="preserve">                    </w:t>
      </w:r>
      <w:r w:rsidRPr="0048099C">
        <w:rPr>
          <w:szCs w:val="24"/>
        </w:rPr>
        <w:t xml:space="preserve">Balsuota už pateiktą sprendimo projektą – </w:t>
      </w:r>
      <w:r>
        <w:rPr>
          <w:szCs w:val="24"/>
        </w:rPr>
        <w:t>17</w:t>
      </w:r>
      <w:r w:rsidRPr="0048099C">
        <w:rPr>
          <w:szCs w:val="24"/>
        </w:rPr>
        <w:t xml:space="preserve"> už.</w:t>
      </w:r>
    </w:p>
    <w:p w14:paraId="13587855" w14:textId="77777777" w:rsidR="009E5234" w:rsidRPr="00F005D4" w:rsidRDefault="009E5234" w:rsidP="009E5234">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3DE8A686" w14:textId="77777777" w:rsidR="009E5234" w:rsidRDefault="009E5234" w:rsidP="009E5234">
      <w:pPr>
        <w:pStyle w:val="Pagrindiniotekstotrauka"/>
        <w:tabs>
          <w:tab w:val="left" w:pos="709"/>
        </w:tabs>
        <w:ind w:firstLine="0"/>
      </w:pPr>
    </w:p>
    <w:p w14:paraId="1DE40ADD" w14:textId="3ED6EFC6" w:rsidR="009E5234" w:rsidRDefault="009E5234" w:rsidP="009E5234">
      <w:pPr>
        <w:pStyle w:val="Sraopastraipa"/>
        <w:numPr>
          <w:ilvl w:val="0"/>
          <w:numId w:val="6"/>
        </w:numPr>
        <w:ind w:left="0" w:firstLine="1134"/>
        <w:contextualSpacing/>
      </w:pPr>
      <w:r>
        <w:t>SVARSTYTA. N</w:t>
      </w:r>
      <w:r>
        <w:rPr>
          <w:iCs/>
        </w:rPr>
        <w:t>ekilnojamojo turto, esančio Rietavo m., L. Ivinskio g. 16, viešo nuomos konkurso skelbimas.</w:t>
      </w:r>
    </w:p>
    <w:p w14:paraId="301C33A0" w14:textId="1C0C2505" w:rsidR="001914FD" w:rsidRPr="001914FD" w:rsidRDefault="009E5234" w:rsidP="001914FD">
      <w:pPr>
        <w:pStyle w:val="Pagrindiniotekstotrauka"/>
        <w:tabs>
          <w:tab w:val="left" w:pos="1247"/>
        </w:tabs>
        <w:rPr>
          <w:color w:val="000000"/>
          <w:szCs w:val="24"/>
          <w:shd w:val="clear" w:color="auto" w:fill="FFFFFF"/>
          <w:lang w:eastAsia="lt-LT"/>
        </w:rPr>
      </w:pPr>
      <w:r>
        <w:rPr>
          <w:iCs/>
        </w:rPr>
        <w:t xml:space="preserve">        </w:t>
      </w:r>
      <w:r w:rsidRPr="009E5234">
        <w:rPr>
          <w:iCs/>
        </w:rPr>
        <w:t>Ūkio plėtros ir ekologijos komiteto pirmininkas Albinas Maslauskas</w:t>
      </w:r>
      <w:r w:rsidR="001914FD">
        <w:rPr>
          <w:iCs/>
        </w:rPr>
        <w:t xml:space="preserve"> teikė sprendimo projektą – i</w:t>
      </w:r>
      <w:r w:rsidR="001914FD" w:rsidRPr="001914FD">
        <w:rPr>
          <w:color w:val="000000"/>
          <w:szCs w:val="24"/>
          <w:lang w:eastAsia="lt-LT"/>
        </w:rPr>
        <w:t xml:space="preserve">šnuomoti  viešo konkurso būdu Rietavo savivaldybei nuosavybės teise priklausantį turtą – aikštelę su kitais inžineriniais statiniais – tvora (unikalus Nr. 4400-5456-1963), vandens rezervuaru (unikalus Nr. 4400-5455-9556), vandens rezervuaru (unikalus Nr. 4400-5455-9567), kitais inžineriniais statiniais (unikalus Nr. </w:t>
      </w:r>
      <w:r w:rsidR="001914FD" w:rsidRPr="001914FD">
        <w:rPr>
          <w:szCs w:val="24"/>
        </w:rPr>
        <w:t>4400-5455-9701</w:t>
      </w:r>
      <w:r w:rsidR="001914FD" w:rsidRPr="001914FD">
        <w:rPr>
          <w:color w:val="000000"/>
          <w:szCs w:val="24"/>
          <w:lang w:eastAsia="lt-LT"/>
        </w:rPr>
        <w:t>), esančią 0,7788 ha žemės sklype (unikalus Nr. 4400-5156-6488, kadastro Nr. 6857/0004:184 Rietavo m. k. v.) Rietavo </w:t>
      </w:r>
      <w:r w:rsidR="001914FD" w:rsidRPr="001914FD">
        <w:rPr>
          <w:color w:val="000000"/>
          <w:szCs w:val="24"/>
          <w:shd w:val="clear" w:color="auto" w:fill="FFFFFF"/>
          <w:lang w:eastAsia="lt-LT"/>
        </w:rPr>
        <w:t>m.,</w:t>
      </w:r>
      <w:r w:rsidR="001914FD" w:rsidRPr="001914FD">
        <w:rPr>
          <w:color w:val="000000"/>
          <w:szCs w:val="24"/>
          <w:lang w:eastAsia="lt-LT"/>
        </w:rPr>
        <w:t xml:space="preserve"> L. Ivinskio  g. 16 ir nustatyti pradinį  </w:t>
      </w:r>
      <w:r w:rsidR="001914FD" w:rsidRPr="001914FD">
        <w:rPr>
          <w:color w:val="000000"/>
          <w:szCs w:val="24"/>
          <w:shd w:val="clear" w:color="auto" w:fill="FFFFFF"/>
          <w:lang w:eastAsia="lt-LT"/>
        </w:rPr>
        <w:t>nuompinigių dydį – 1 Eur per mėnesį.</w:t>
      </w:r>
    </w:p>
    <w:p w14:paraId="44F55066" w14:textId="7E6715D7" w:rsidR="001914FD" w:rsidRPr="001914FD" w:rsidRDefault="001914FD" w:rsidP="001914FD">
      <w:pPr>
        <w:tabs>
          <w:tab w:val="left" w:pos="1247"/>
        </w:tabs>
        <w:ind w:firstLine="709"/>
      </w:pPr>
      <w:r w:rsidRPr="001914FD">
        <w:t xml:space="preserve"> </w:t>
      </w:r>
      <w:r>
        <w:rPr>
          <w:color w:val="000000"/>
          <w:szCs w:val="24"/>
          <w:lang w:eastAsia="lt-LT"/>
        </w:rPr>
        <w:t xml:space="preserve">        </w:t>
      </w:r>
      <w:r w:rsidRPr="001914FD">
        <w:rPr>
          <w:color w:val="000000"/>
          <w:szCs w:val="24"/>
          <w:lang w:eastAsia="lt-LT"/>
        </w:rPr>
        <w:t>Įgalioti  Savivaldybės administracijos direktorių organizuoti  viešą sprendimo 1 punkte nurodytų statinių  nuomos konkursą, su konkurso laimėtoju pasirašyti nuomos sutartį ir perdavimo–priėmimo aktą.</w:t>
      </w:r>
    </w:p>
    <w:p w14:paraId="121A39A4" w14:textId="2AE8D939" w:rsidR="001914FD" w:rsidRPr="001914FD" w:rsidRDefault="001914FD" w:rsidP="001914FD">
      <w:pPr>
        <w:tabs>
          <w:tab w:val="left" w:pos="1247"/>
        </w:tabs>
        <w:ind w:firstLine="709"/>
      </w:pPr>
      <w:r>
        <w:t xml:space="preserve">         </w:t>
      </w:r>
      <w:r w:rsidRPr="001914FD">
        <w:t>Leisti nuomininkui išsinuomotoje teritorijoje vykdyti ūkinę veiklą, statyti pastatus ir statinius, investuojant  lėšas į išsinuomotą turtą ir sukurti naujas darbo vietas.</w:t>
      </w:r>
    </w:p>
    <w:p w14:paraId="1322013A" w14:textId="28E06FE6" w:rsidR="001914FD" w:rsidRPr="001914FD" w:rsidRDefault="001914FD" w:rsidP="001914FD">
      <w:pPr>
        <w:tabs>
          <w:tab w:val="left" w:pos="1247"/>
        </w:tabs>
        <w:ind w:firstLine="709"/>
      </w:pPr>
      <w:r>
        <w:t xml:space="preserve">        </w:t>
      </w:r>
      <w:r w:rsidRPr="001914FD">
        <w:t>Pripažinti netekusiu galios Rietavo savivaldybės tarybos 2020 m. liepos 16 d. sprendimą Nr. T1-128 „Dėl leidimo Savivaldybės administracijai viešo konkurso būdu nuomoti statinius Rietavo m., L. Ivinskio g. 16“.</w:t>
      </w:r>
    </w:p>
    <w:p w14:paraId="01651078" w14:textId="2ACC826A" w:rsidR="009E5234" w:rsidRDefault="004A4715" w:rsidP="00974B76">
      <w:pPr>
        <w:ind w:firstLine="0"/>
        <w:contextualSpacing/>
      </w:pPr>
      <w:r>
        <w:t xml:space="preserve">                    Tarybos narys Vytautas Blažaitis: aš ne prieš verslą, bet aš už švarų verslą. Matėme straipsnius spaudoje ir pan. Noriu sužinoti, kas po tuo slepiasi, kas vyksta? Klausimą svarstyti siūlau naujai išrinktai Tarybai.</w:t>
      </w:r>
    </w:p>
    <w:p w14:paraId="3B761DE3" w14:textId="77777777" w:rsidR="00550AE4" w:rsidRDefault="004A4715" w:rsidP="00974B76">
      <w:pPr>
        <w:ind w:firstLine="0"/>
        <w:contextualSpacing/>
      </w:pPr>
      <w:r>
        <w:t xml:space="preserve">                     Savivaldybės meras Antanas Černeckis: klausimas „apaugo“ įvairiausiais gandais. Skaitai ir stebiesi, kas čia vyksta. Klausimas svarstomas ne skubos tvarka, o pavėluotai. Visi prisimenate, kas toje vietoje buvo. Buvo apgriuvusi aikštelė, užteršta teritorija. Visada galvojome, ką šioje vietoje reikia daryti. Nepamenu kuriais metais LR vidaus reikalų ministerija parengė programą verslui pritraukti. Lėšomis galėjo naudotis savivaldybės. Mums atsirado dviguba galimybė: ir pritraukti verslą, ir susitvarkyti teritoriją. </w:t>
      </w:r>
      <w:r w:rsidR="001C5B6A">
        <w:t xml:space="preserve">Programoje buvo nurodytos sąlygos: investuoti apie 1,5 milijono Eur ir sukurti ne mažiau kaip 15 naujų darbo vietų. Pradėjome ieškoti, kas galėtų ateiti. Tokių neatsirado. Tada netikėtai atvyko JAV gyvenantis lietuvis, kuris norėjo užsiimti padangų tvarkymu. Tuo metu dar nebuvo Alytaus įvykių. Ir apskritai – niekas tuo metu nekalbėjo apie taršų padangų verslą. Pradžia buvo tokia, bet po gaisro Alytuje minėtas asmuo pasitraukė. </w:t>
      </w:r>
      <w:r w:rsidR="00964A80">
        <w:t>Likome mes su įsipareigojimu per 5 metus sutvarkyti teritoriją, kitu atveju – turėtume grąžinti 25 proc. ES paramos. Visiškai nesvarbu, kas ateis ir kas turėjo ateiti, svarbu, kad nebūtų tarš</w:t>
      </w:r>
      <w:r w:rsidR="00E858AF">
        <w:t>u</w:t>
      </w:r>
      <w:r w:rsidR="00964A80">
        <w:t>s</w:t>
      </w:r>
      <w:r w:rsidR="00E858AF">
        <w:t xml:space="preserve"> dėl vandens apsaugos zonos. Mes buvome paskelbę konkursą išnuomoti teritoriją verslui. Apie padangų verslą nebuvo net kalbama. Pandemijos metu tie dalykai nuėjo į šalį. Mes galėjome išnuomoti šulinį, tvorą ir pan., bet kas to norės, jeigu nėra žemės. Daug kartų kreipėmės į Nacionalinę žemės tarnybą, kad teritorija būtų perduota patikėjimo teise. Nacionalinė žemės tarnyba, kad perduotų patikėjimo teise, reikalavo nurodyti konkrečiai, koks investuotojas ateina. Atsidūrėme dviprasmiškoje situacijoje: negali išnuomoti žemės, nes neturi investuotojo, investuotojo neturi, nes neturi žemės. </w:t>
      </w:r>
      <w:r w:rsidR="00550AE4">
        <w:t xml:space="preserve">Tarnyboje buvo pasiūlyta formaliai įrašyti galimą investuotoją. Dabar esame gavę sklypą patikėjimo teise, skelbiame konkursą. Kas ateis, nėra svarbu, svarbu, jog tai nebūtų „taršus“ verslas. Vieta patogi, nėra arti gyvenamųjų namų. Puikiai prisimenu, kai kūrėsi „Kauno šilas“, kiek gyventojai piktinosi.  Jeigu esame prieš verslą, sėdėkime ir laukime, kol kažkas nuleis iš dangaus. </w:t>
      </w:r>
      <w:r w:rsidR="00E858AF">
        <w:t xml:space="preserve">minė. </w:t>
      </w:r>
      <w:r w:rsidR="00550AE4">
        <w:t xml:space="preserve">Jeigu norės kas išsinuomoti, reikia derinti su visuomene. </w:t>
      </w:r>
    </w:p>
    <w:p w14:paraId="70423C79" w14:textId="1F725A67" w:rsidR="004A4715" w:rsidRDefault="00550AE4" w:rsidP="00974B76">
      <w:pPr>
        <w:ind w:firstLine="0"/>
        <w:contextualSpacing/>
      </w:pPr>
      <w:r>
        <w:t xml:space="preserve">                      Finansų skyriaus vyresn. specialistė (turtui) Vanda Galdikienė: sprendimo projekte nurodyta nuomos kaina – 1 Eur, nebus pagrindinis kriterijus. Bus paskelbtos viešo nuomos konkurso sąlygos, jos bus rengiamos po sprendimo priėmimo. Jose bus nurodyti aiškūs kriterijai: kas siūlys </w:t>
      </w:r>
      <w:r>
        <w:lastRenderedPageBreak/>
        <w:t xml:space="preserve">didesnę sumą, kas daugiau investuos ir pan. Jeigu turite siūlymų dėl sąlygų, siūlykite.  Turės būti atliktas </w:t>
      </w:r>
      <w:r w:rsidR="00964A80">
        <w:t xml:space="preserve"> </w:t>
      </w:r>
      <w:r>
        <w:t>aplinkos poveikio vertinimas.</w:t>
      </w:r>
    </w:p>
    <w:p w14:paraId="0102F066" w14:textId="411F7AC7" w:rsidR="00550AE4" w:rsidRDefault="00550AE4" w:rsidP="00974B76">
      <w:pPr>
        <w:ind w:firstLine="0"/>
        <w:contextualSpacing/>
      </w:pPr>
      <w:r>
        <w:t xml:space="preserve">                     Tarybos narys Vytautas Blažaitis: </w:t>
      </w:r>
      <w:r w:rsidR="00AA37DB">
        <w:t>vis tiek neįvardinate, kas ateis?</w:t>
      </w:r>
    </w:p>
    <w:p w14:paraId="6FB5FCEE" w14:textId="1D0DF278" w:rsidR="00AA37DB" w:rsidRDefault="00AA37DB" w:rsidP="00974B76">
      <w:pPr>
        <w:ind w:firstLine="0"/>
        <w:contextualSpacing/>
      </w:pPr>
      <w:r>
        <w:t xml:space="preserve">                     Savivaldybės meras Antanas Černeckis: man buvo keista vien tai, kad mes turėjome rasti tą, kuris ateis. Įsivaizduojate, kokioje padėtyje esame.</w:t>
      </w:r>
    </w:p>
    <w:p w14:paraId="2A978D59" w14:textId="1BFC73E9" w:rsidR="009E5234" w:rsidRDefault="00AA37DB" w:rsidP="00974B76">
      <w:pPr>
        <w:ind w:firstLine="0"/>
        <w:contextualSpacing/>
      </w:pPr>
      <w:r>
        <w:t xml:space="preserve">                      Tarybos narys Albinas Maslauskas paragino Tarybos narius atsakingai rinkti informaciją socialiniuose tinkluose ir komentuoti.</w:t>
      </w:r>
    </w:p>
    <w:p w14:paraId="3EF774A1" w14:textId="520D59DF" w:rsidR="00AA37DB" w:rsidRDefault="00AA37DB" w:rsidP="00974B76">
      <w:pPr>
        <w:ind w:firstLine="0"/>
        <w:contextualSpacing/>
      </w:pPr>
      <w:r>
        <w:t xml:space="preserve">                      Tarybos narė Vilija Razmienė pasiūlė sprendimo projekto 3 punkte įrašyti „išskyrus padangų utilizavimo ir kitas taršias veiklas“.</w:t>
      </w:r>
    </w:p>
    <w:p w14:paraId="653D97E7" w14:textId="49DF40F9" w:rsidR="00ED4F93" w:rsidRDefault="00ED4F93" w:rsidP="00974B76">
      <w:pPr>
        <w:ind w:firstLine="0"/>
        <w:contextualSpacing/>
      </w:pPr>
      <w:r>
        <w:t xml:space="preserve">                      Tarybos narys Viktoras Krajinas: ką darysime, jeigu konkursą laimės būtent tokia įmonė?</w:t>
      </w:r>
    </w:p>
    <w:p w14:paraId="471DE334" w14:textId="18B025BA" w:rsidR="00ED4F93" w:rsidRDefault="00ED4F93" w:rsidP="00974B76">
      <w:pPr>
        <w:ind w:firstLine="0"/>
        <w:contextualSpacing/>
      </w:pPr>
      <w:r>
        <w:t xml:space="preserve">                      Savivaldybės meras Antanas Černeckis: jeigu būčiau norėjęs, tokią įmonė jau būtų įsikūrusi. Vietos bendruomenės vaidina didelį vaidmenį, kitu atveju čia pilna būtų kiaulių, paukščių fermų. </w:t>
      </w:r>
    </w:p>
    <w:p w14:paraId="38A40DA3" w14:textId="77C7F0EB" w:rsidR="00ED4F93" w:rsidRDefault="00ED4F93" w:rsidP="00974B76">
      <w:pPr>
        <w:ind w:firstLine="0"/>
        <w:contextualSpacing/>
      </w:pPr>
      <w:r>
        <w:t xml:space="preserve">                       </w:t>
      </w:r>
      <w:r w:rsidR="00883223">
        <w:t>Tarybos narys Viktoras Krajinas: pritariu Finansų skyriaus vyresn. specialistės (turtui) Vandos Galdikienės nuomonei, kad reikia į konkurso sąlygas įtraukti kuo daugiau saugiklių, kurie apsaugotų nuo panašaus pobūdžio verslo. Pasidomėkite, kiek įmonių, užsiimančių panašia veikla, yra iškelta bylų. Pavyzdžiui, viena</w:t>
      </w:r>
      <w:r w:rsidR="006F3E98">
        <w:t>i</w:t>
      </w:r>
      <w:r w:rsidR="00883223">
        <w:t xml:space="preserve"> įmon</w:t>
      </w:r>
      <w:r w:rsidR="006F3E98">
        <w:t xml:space="preserve">ei, dirbančiai jau 20 metų, iškelta 30 bylų ir visos jos susijusios su žemės sklypų nuoma. </w:t>
      </w:r>
    </w:p>
    <w:p w14:paraId="083479ED" w14:textId="5184CA13" w:rsidR="006F3E98" w:rsidRDefault="006F3E98" w:rsidP="00974B76">
      <w:pPr>
        <w:ind w:firstLine="0"/>
        <w:contextualSpacing/>
      </w:pPr>
      <w:r>
        <w:t xml:space="preserve">                        Tarybos narys Alfredas Mockus: informacija, apie kurią diskutuojame, paskelbta sausio 13 d. Paprašykite, kad jie arba paneigtų informaciją, arba pašalintų tą straipsnį.</w:t>
      </w:r>
    </w:p>
    <w:p w14:paraId="4C725CA2" w14:textId="379FAD97" w:rsidR="006F3E98" w:rsidRDefault="006F3E98" w:rsidP="00974B76">
      <w:pPr>
        <w:ind w:firstLine="0"/>
        <w:contextualSpacing/>
      </w:pPr>
      <w:r>
        <w:t xml:space="preserve">                        Savivaldybės meras Antanas Černeckis: jeigu paprašysime, įsakymas bus panaikintas. O ką tada įrašyti, kaip potencialų investuotoją?</w:t>
      </w:r>
      <w:r w:rsidR="00884D8C">
        <w:t xml:space="preserve"> Kai rasime jį, pakeisime paskirtį. Klausimas svarbus, nuogąstavimų daug. </w:t>
      </w:r>
    </w:p>
    <w:p w14:paraId="03D352F3" w14:textId="3993B5FB" w:rsidR="00884D8C" w:rsidRDefault="00884D8C" w:rsidP="00974B76">
      <w:pPr>
        <w:ind w:firstLine="0"/>
        <w:contextualSpacing/>
      </w:pPr>
      <w:r>
        <w:t xml:space="preserve">                         Tarybos narys Juozas Barsteiga: keliems metams bus išnuomota? Beveik 100 metų?</w:t>
      </w:r>
    </w:p>
    <w:p w14:paraId="27A993F8" w14:textId="77777777" w:rsidR="00070DDA" w:rsidRDefault="00884D8C" w:rsidP="00974B76">
      <w:pPr>
        <w:ind w:firstLine="0"/>
        <w:contextualSpacing/>
      </w:pPr>
      <w:r>
        <w:t xml:space="preserve">                         </w:t>
      </w:r>
      <w:r w:rsidR="00070DDA">
        <w:t>Finansų skyriaus vyresn. specialistė (turtui) Vanda Galdikienė: 20 metų.</w:t>
      </w:r>
    </w:p>
    <w:p w14:paraId="72B93D7D" w14:textId="68F5CE31" w:rsidR="00884D8C" w:rsidRDefault="00070DDA" w:rsidP="00974B76">
      <w:pPr>
        <w:ind w:firstLine="0"/>
        <w:contextualSpacing/>
      </w:pPr>
      <w:r>
        <w:t xml:space="preserve">                         </w:t>
      </w:r>
      <w:r w:rsidR="00884D8C">
        <w:t xml:space="preserve">Tarybos narys Vytautas Blažaitis: </w:t>
      </w:r>
      <w:r>
        <w:t>į</w:t>
      </w:r>
      <w:r w:rsidR="00884D8C">
        <w:t xml:space="preserve"> konkurso sąlygas siūlau įrašyti taip: „konkursas įvyks tada, jeigu jame dalyvaus ne mažiau kaip trys įmonės“. </w:t>
      </w:r>
    </w:p>
    <w:p w14:paraId="1FC8549F" w14:textId="67DD75F1" w:rsidR="00070DDA" w:rsidRPr="0048099C" w:rsidRDefault="00884D8C" w:rsidP="00070DDA">
      <w:pPr>
        <w:pStyle w:val="Pagrindiniotekstotrauka"/>
        <w:tabs>
          <w:tab w:val="left" w:pos="1247"/>
        </w:tabs>
        <w:ind w:firstLine="0"/>
        <w:rPr>
          <w:szCs w:val="24"/>
        </w:rPr>
      </w:pPr>
      <w:r>
        <w:t xml:space="preserve">                         </w:t>
      </w:r>
      <w:r w:rsidR="00070DDA" w:rsidRPr="0048099C">
        <w:rPr>
          <w:szCs w:val="24"/>
        </w:rPr>
        <w:t xml:space="preserve">Balsuota už pateiktą sprendimo projektą – </w:t>
      </w:r>
      <w:r w:rsidR="00070DDA">
        <w:rPr>
          <w:szCs w:val="24"/>
        </w:rPr>
        <w:t>19</w:t>
      </w:r>
      <w:r w:rsidR="00070DDA" w:rsidRPr="0048099C">
        <w:rPr>
          <w:szCs w:val="24"/>
        </w:rPr>
        <w:t xml:space="preserve"> už</w:t>
      </w:r>
      <w:r w:rsidR="00070DDA">
        <w:rPr>
          <w:szCs w:val="24"/>
        </w:rPr>
        <w:t>, 7 susilaikė (Vilija Razmienė, Augustas Šlimas, Vaida Vaičikauskienė, Vytautas Blažaitis, Viktoras Krajinas, Alfredas Mockus, Algimantas Mickus).</w:t>
      </w:r>
    </w:p>
    <w:p w14:paraId="63632AC8" w14:textId="29BF9FA6" w:rsidR="00070DDA" w:rsidRPr="00F005D4" w:rsidRDefault="00070DDA" w:rsidP="00070DDA">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0BA1F54D" w14:textId="360289D9" w:rsidR="00884D8C" w:rsidRDefault="00884D8C" w:rsidP="00974B76">
      <w:pPr>
        <w:ind w:firstLine="0"/>
        <w:contextualSpacing/>
      </w:pPr>
    </w:p>
    <w:p w14:paraId="1A6F27DF" w14:textId="355B5AA8" w:rsidR="00070DDA" w:rsidRDefault="00070DDA" w:rsidP="00070DDA">
      <w:pPr>
        <w:pStyle w:val="Sraopastraipa"/>
        <w:numPr>
          <w:ilvl w:val="0"/>
          <w:numId w:val="6"/>
        </w:numPr>
        <w:tabs>
          <w:tab w:val="left" w:pos="1985"/>
        </w:tabs>
        <w:ind w:left="0" w:firstLine="1560"/>
        <w:contextualSpacing/>
      </w:pPr>
      <w:r>
        <w:t xml:space="preserve">SVARSTYTA. </w:t>
      </w:r>
      <w:r>
        <w:rPr>
          <w:iCs/>
        </w:rPr>
        <w:t>Savivaldybės ilgalaikio materialiojo turto nuomos sutarties pratęsimas.</w:t>
      </w:r>
    </w:p>
    <w:p w14:paraId="4225EE92" w14:textId="1FF898B3" w:rsidR="00070DDA" w:rsidRDefault="00070DDA" w:rsidP="00070DDA">
      <w:pPr>
        <w:ind w:firstLine="709"/>
      </w:pPr>
      <w:r>
        <w:t xml:space="preserve">              Ūkio plėtros ir ekologijos komiteto pirmininkas Albinas Maslauskas teikė sprendimo projektą – p</w:t>
      </w:r>
      <w:r w:rsidRPr="00B3291E">
        <w:rPr>
          <w:color w:val="000000"/>
        </w:rPr>
        <w:t>ratęsti iki 202</w:t>
      </w:r>
      <w:r>
        <w:rPr>
          <w:color w:val="000000"/>
        </w:rPr>
        <w:t>8</w:t>
      </w:r>
      <w:r w:rsidRPr="00B3291E">
        <w:rPr>
          <w:color w:val="000000"/>
        </w:rPr>
        <w:t xml:space="preserve"> m. </w:t>
      </w:r>
      <w:r>
        <w:rPr>
          <w:color w:val="000000"/>
        </w:rPr>
        <w:t>vasario 9</w:t>
      </w:r>
      <w:r w:rsidRPr="00B3291E">
        <w:rPr>
          <w:color w:val="000000"/>
        </w:rPr>
        <w:t xml:space="preserve"> d. </w:t>
      </w:r>
      <w:r>
        <w:rPr>
          <w:color w:val="000000"/>
        </w:rPr>
        <w:t xml:space="preserve">(5 metų laikotarpiui) </w:t>
      </w:r>
      <w:r w:rsidRPr="00B3291E">
        <w:rPr>
          <w:color w:val="000000"/>
        </w:rPr>
        <w:t xml:space="preserve">Savivaldybės ilgalaikio materialiojo turto nuomos sutartį Nr. </w:t>
      </w:r>
      <w:r>
        <w:rPr>
          <w:color w:val="000000"/>
        </w:rPr>
        <w:t>36</w:t>
      </w:r>
      <w:r w:rsidRPr="00B3291E">
        <w:rPr>
          <w:color w:val="000000"/>
        </w:rPr>
        <w:t>/R8-1</w:t>
      </w:r>
      <w:r>
        <w:rPr>
          <w:color w:val="000000"/>
        </w:rPr>
        <w:t>9</w:t>
      </w:r>
      <w:r w:rsidRPr="00B3291E">
        <w:rPr>
          <w:color w:val="000000"/>
        </w:rPr>
        <w:t>, sudarytą 201</w:t>
      </w:r>
      <w:r>
        <w:rPr>
          <w:color w:val="000000"/>
        </w:rPr>
        <w:t>8</w:t>
      </w:r>
      <w:r w:rsidRPr="00B3291E">
        <w:rPr>
          <w:color w:val="000000"/>
        </w:rPr>
        <w:t xml:space="preserve"> m. </w:t>
      </w:r>
      <w:r>
        <w:rPr>
          <w:color w:val="000000"/>
        </w:rPr>
        <w:t>vasario 9</w:t>
      </w:r>
      <w:r w:rsidRPr="00B3291E">
        <w:rPr>
          <w:color w:val="000000"/>
        </w:rPr>
        <w:t xml:space="preserve"> d. su </w:t>
      </w:r>
      <w:r>
        <w:t>UAB „Linrema“, dėl Rietavo savivaldybei nuosavybės teise priklausančių patalpų, esančių Rietavo m., Plungės  g. 18-1 (unikalus Nr. 4400-4851-7940:9106),</w:t>
      </w:r>
      <w:r w:rsidRPr="005B485C">
        <w:rPr>
          <w:color w:val="000000"/>
        </w:rPr>
        <w:t xml:space="preserve"> </w:t>
      </w:r>
      <w:r>
        <w:rPr>
          <w:color w:val="000000"/>
        </w:rPr>
        <w:t>nekeičiant nuomos kainos</w:t>
      </w:r>
      <w:r>
        <w:t>.</w:t>
      </w:r>
    </w:p>
    <w:p w14:paraId="443E367F" w14:textId="15B2201C" w:rsidR="00070DDA" w:rsidRDefault="00070DDA" w:rsidP="00070DDA">
      <w:pPr>
        <w:ind w:firstLine="709"/>
      </w:pPr>
      <w:r>
        <w:t xml:space="preserve">               Įgalioti Rietavo savivaldybės administracijos direktorių Vytautą Dičiūną pasirašyti papildomą susitarimą dėl Savivaldybės ilgalaikio materialiojo turto nuomos sutarties Nr. </w:t>
      </w:r>
      <w:r w:rsidRPr="00B3291E">
        <w:rPr>
          <w:color w:val="000000"/>
        </w:rPr>
        <w:t>21/DTS-2/R8-14</w:t>
      </w:r>
      <w:r>
        <w:t xml:space="preserve"> pratęsimo.</w:t>
      </w:r>
    </w:p>
    <w:p w14:paraId="6D86990D" w14:textId="79295545" w:rsidR="007167E2" w:rsidRDefault="007167E2" w:rsidP="00070DDA">
      <w:pPr>
        <w:ind w:firstLine="709"/>
      </w:pPr>
      <w:r>
        <w:t xml:space="preserve">             Tarybos narys Jonas Rekašius: kodėl nekeliama nuomos kaina?</w:t>
      </w:r>
    </w:p>
    <w:p w14:paraId="41B93B1E" w14:textId="11184D07" w:rsidR="007167E2" w:rsidRDefault="007167E2" w:rsidP="00070DDA">
      <w:pPr>
        <w:ind w:firstLine="709"/>
      </w:pPr>
      <w:r>
        <w:t xml:space="preserve">              Ūkio plėtros ir ekologijos komiteto pirmininkas Albinas Maslauskas: Ūkio plėtros ir ekologijos komiteto posėdžio metu buvo paaiškinta, kad už komunalines paslaugas įmonė moka pati, todėl didinti nuomos kainą nėra prasmės, nes ji yra pakankama. </w:t>
      </w:r>
    </w:p>
    <w:p w14:paraId="6920A5E7" w14:textId="715A7411" w:rsidR="00070DDA" w:rsidRPr="0048099C" w:rsidRDefault="00070DDA" w:rsidP="00070DDA">
      <w:pPr>
        <w:pStyle w:val="Pagrindiniotekstotrauka"/>
        <w:tabs>
          <w:tab w:val="left" w:pos="1247"/>
        </w:tabs>
        <w:ind w:firstLine="0"/>
        <w:rPr>
          <w:szCs w:val="24"/>
        </w:rPr>
      </w:pPr>
      <w:r>
        <w:rPr>
          <w:szCs w:val="24"/>
        </w:rPr>
        <w:t xml:space="preserve">                         </w:t>
      </w:r>
      <w:r w:rsidRPr="0048099C">
        <w:rPr>
          <w:szCs w:val="24"/>
        </w:rPr>
        <w:t xml:space="preserve">Balsuota už pateiktą sprendimo projektą – </w:t>
      </w:r>
      <w:r>
        <w:rPr>
          <w:szCs w:val="24"/>
        </w:rPr>
        <w:t>17</w:t>
      </w:r>
      <w:r w:rsidRPr="0048099C">
        <w:rPr>
          <w:szCs w:val="24"/>
        </w:rPr>
        <w:t xml:space="preserve"> už.</w:t>
      </w:r>
    </w:p>
    <w:p w14:paraId="24897173" w14:textId="184B9069" w:rsidR="00070DDA" w:rsidRPr="00F005D4" w:rsidRDefault="00070DDA" w:rsidP="00070DDA">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7F1CD977" w14:textId="21BD8FB6" w:rsidR="00070DDA" w:rsidRDefault="00070DDA" w:rsidP="00974B76">
      <w:pPr>
        <w:ind w:firstLine="0"/>
        <w:contextualSpacing/>
      </w:pPr>
    </w:p>
    <w:p w14:paraId="4809D70B" w14:textId="77777777" w:rsidR="007167E2" w:rsidRDefault="007167E2" w:rsidP="007167E2">
      <w:pPr>
        <w:pStyle w:val="Sraopastraipa"/>
        <w:tabs>
          <w:tab w:val="left" w:pos="1985"/>
        </w:tabs>
        <w:ind w:left="1560"/>
        <w:contextualSpacing/>
      </w:pPr>
    </w:p>
    <w:p w14:paraId="5144667C" w14:textId="77777777" w:rsidR="007167E2" w:rsidRDefault="007167E2" w:rsidP="007167E2">
      <w:pPr>
        <w:pStyle w:val="Sraopastraipa"/>
        <w:tabs>
          <w:tab w:val="left" w:pos="1985"/>
        </w:tabs>
        <w:ind w:left="1560"/>
        <w:contextualSpacing/>
      </w:pPr>
    </w:p>
    <w:p w14:paraId="66F3340A" w14:textId="3C8B90F2" w:rsidR="009D089E" w:rsidRPr="00343CDD" w:rsidRDefault="009D089E" w:rsidP="00070DDA">
      <w:pPr>
        <w:pStyle w:val="Sraopastraipa"/>
        <w:numPr>
          <w:ilvl w:val="0"/>
          <w:numId w:val="6"/>
        </w:numPr>
        <w:tabs>
          <w:tab w:val="left" w:pos="1985"/>
        </w:tabs>
        <w:ind w:firstLine="300"/>
        <w:contextualSpacing/>
      </w:pPr>
      <w:r w:rsidRPr="00343CDD">
        <w:lastRenderedPageBreak/>
        <w:t>Savivaldybės mero informacija.</w:t>
      </w:r>
    </w:p>
    <w:p w14:paraId="60C40BB6" w14:textId="77777777" w:rsidR="00FB45A2" w:rsidRDefault="00B12B5D" w:rsidP="005A0376">
      <w:pPr>
        <w:pStyle w:val="prastasistinklapis"/>
        <w:shd w:val="clear" w:color="auto" w:fill="FFFFFF"/>
        <w:jc w:val="left"/>
        <w:rPr>
          <w:b w:val="0"/>
        </w:rPr>
      </w:pPr>
      <w:r w:rsidRPr="00343CDD">
        <w:t xml:space="preserve">           </w:t>
      </w:r>
      <w:r>
        <w:t xml:space="preserve">   </w:t>
      </w:r>
      <w:r w:rsidR="009B6E42">
        <w:t xml:space="preserve"> </w:t>
      </w:r>
      <w:r w:rsidR="00527FBA">
        <w:t xml:space="preserve">  </w:t>
      </w:r>
      <w:r w:rsidR="00FB7D17">
        <w:t xml:space="preserve"> </w:t>
      </w:r>
      <w:r w:rsidR="00B40B9D">
        <w:t xml:space="preserve"> </w:t>
      </w:r>
      <w:r w:rsidR="009555ED">
        <w:t xml:space="preserve"> </w:t>
      </w:r>
      <w:r w:rsidR="00070DDA">
        <w:t xml:space="preserve">      </w:t>
      </w:r>
      <w:r w:rsidR="009D089E" w:rsidRPr="00B12B5D">
        <w:rPr>
          <w:b w:val="0"/>
        </w:rPr>
        <w:t>Savivaldybės meras Antanas Černeckis</w:t>
      </w:r>
      <w:r w:rsidR="007167E2">
        <w:rPr>
          <w:b w:val="0"/>
        </w:rPr>
        <w:t xml:space="preserve">: dėl girininkijų pavadinimų keitimo galiu pasakyti, kad Skroblės girininkija pervadinta į Rietavo. Gautos lėšos Tverų bažnyčios stogo remontui. Dėl Alko kelio nuovažų: Kelių direkcija informavo, kad nebuvo pamatuoti sklypai, todėl nebuvo galima nuovažų suformuoti, todėl Savivaldybė turėjo iš savo lėšų tvarkyti. </w:t>
      </w:r>
      <w:r w:rsidR="00FB45A2">
        <w:rPr>
          <w:b w:val="0"/>
        </w:rPr>
        <w:t xml:space="preserve">Paaiškino detaliau, kaip buvo vykdomi projektavimo darbai. </w:t>
      </w:r>
    </w:p>
    <w:p w14:paraId="70809D92" w14:textId="77777777" w:rsidR="00FB45A2" w:rsidRDefault="00FB45A2" w:rsidP="005A0376">
      <w:pPr>
        <w:pStyle w:val="prastasistinklapis"/>
        <w:shd w:val="clear" w:color="auto" w:fill="FFFFFF"/>
        <w:jc w:val="left"/>
        <w:rPr>
          <w:b w:val="0"/>
        </w:rPr>
      </w:pPr>
      <w:r>
        <w:rPr>
          <w:b w:val="0"/>
        </w:rPr>
        <w:t xml:space="preserve">                          Tarybos narys Viktoras Krajinas: jeigu taip darbai užsitęsia, gal reikia planuoti laikinas nuovažas?</w:t>
      </w:r>
    </w:p>
    <w:p w14:paraId="0EF60868" w14:textId="62A91D65" w:rsidR="00FB45A2" w:rsidRDefault="00FB45A2" w:rsidP="005A0376">
      <w:pPr>
        <w:pStyle w:val="prastasistinklapis"/>
        <w:shd w:val="clear" w:color="auto" w:fill="FFFFFF"/>
        <w:jc w:val="left"/>
        <w:rPr>
          <w:b w:val="0"/>
        </w:rPr>
      </w:pPr>
      <w:r>
        <w:rPr>
          <w:b w:val="0"/>
        </w:rPr>
        <w:t xml:space="preserve">                          Savivaldybės meras Antanas Černeckis paaiškino, kad laikinų nuovažų negalima daryti. Tai draudžia įstatymai.</w:t>
      </w:r>
    </w:p>
    <w:p w14:paraId="0CD99B0A" w14:textId="5C37F3DB" w:rsidR="00FB45A2" w:rsidRDefault="00FB45A2" w:rsidP="005A0376">
      <w:pPr>
        <w:pStyle w:val="prastasistinklapis"/>
        <w:shd w:val="clear" w:color="auto" w:fill="FFFFFF"/>
        <w:jc w:val="left"/>
        <w:rPr>
          <w:b w:val="0"/>
        </w:rPr>
      </w:pPr>
      <w:r>
        <w:rPr>
          <w:b w:val="0"/>
        </w:rPr>
        <w:t xml:space="preserve">                          Supažindino Tarybos narius su Vyriausybės atstovų įstaigos reikalavimu dėl LR aplinkos monitoringo įstatymo 8 straipsnio 3 dalies nuostatų įgyvendinimo. Planuojame tai atlikti iki liepos mėnesio. Su aplinkinių rajonų merais kalbėjome, kad reikėtų nusipirkti mobilią laboratoriją ir naudoti tokioms reikmėms.</w:t>
      </w:r>
    </w:p>
    <w:p w14:paraId="3853EB14" w14:textId="445F6FD0" w:rsidR="006C433E" w:rsidRDefault="007167E2" w:rsidP="005A0376">
      <w:pPr>
        <w:pStyle w:val="prastasistinklapis"/>
        <w:shd w:val="clear" w:color="auto" w:fill="FFFFFF"/>
        <w:jc w:val="left"/>
        <w:rPr>
          <w:b w:val="0"/>
        </w:rPr>
      </w:pPr>
      <w:r>
        <w:rPr>
          <w:b w:val="0"/>
        </w:rPr>
        <w:t xml:space="preserve"> </w:t>
      </w:r>
      <w:r w:rsidR="00974B76">
        <w:rPr>
          <w:b w:val="0"/>
        </w:rPr>
        <w:t xml:space="preserve"> </w:t>
      </w:r>
      <w:r w:rsidR="003534C0">
        <w:rPr>
          <w:b w:val="0"/>
        </w:rPr>
        <w:t xml:space="preserve">         </w:t>
      </w:r>
      <w:r w:rsidR="006C433E">
        <w:rPr>
          <w:b w:val="0"/>
        </w:rPr>
        <w:t xml:space="preserve">               </w:t>
      </w:r>
    </w:p>
    <w:p w14:paraId="4E77D6AF" w14:textId="70D28378" w:rsidR="007167E2" w:rsidRPr="00463F6F" w:rsidRDefault="007167E2" w:rsidP="007167E2">
      <w:pPr>
        <w:pStyle w:val="Sraopastraipa"/>
        <w:ind w:left="1080"/>
        <w:contextualSpacing/>
        <w:rPr>
          <w:i/>
        </w:rPr>
      </w:pPr>
      <w:r>
        <w:t xml:space="preserve">       22. Tarybos narių </w:t>
      </w:r>
      <w:r w:rsidR="006038CC">
        <w:t xml:space="preserve"> </w:t>
      </w:r>
      <w:r>
        <w:t>siūlymai, paklausimai, pastabos.</w:t>
      </w:r>
    </w:p>
    <w:p w14:paraId="6753AC8D" w14:textId="3BDCD724" w:rsidR="00160929" w:rsidRDefault="00FB45A2" w:rsidP="007167E2">
      <w:pPr>
        <w:tabs>
          <w:tab w:val="left" w:pos="1134"/>
        </w:tabs>
      </w:pPr>
      <w:r>
        <w:t xml:space="preserve">             Tarybos narys Juozas Barsteiga klausė apie apšvietimą skverelyje.</w:t>
      </w:r>
    </w:p>
    <w:p w14:paraId="7E1435D8" w14:textId="4193A3C7" w:rsidR="00FB45A2" w:rsidRDefault="00FB45A2" w:rsidP="007167E2">
      <w:pPr>
        <w:tabs>
          <w:tab w:val="left" w:pos="1134"/>
        </w:tabs>
      </w:pPr>
      <w:r>
        <w:t xml:space="preserve">             Savivaldybės meras Antanas Černeckis: </w:t>
      </w:r>
      <w:r w:rsidR="00616480">
        <w:t xml:space="preserve">darbai ten nebaigti. Liko pastatyti suolelius, sutvarkyti apšvietimą. Miesto centrinės gatvės apšvietimą planuojame perduoti Kelių direkcijai. Mums būtų labai patogu, sutaupytume lėšų. Visas lempas keisime į LED. </w:t>
      </w:r>
    </w:p>
    <w:p w14:paraId="57FEEE25" w14:textId="2C2BCD5B" w:rsidR="00616480" w:rsidRDefault="00616480" w:rsidP="007167E2">
      <w:pPr>
        <w:tabs>
          <w:tab w:val="left" w:pos="1134"/>
        </w:tabs>
      </w:pPr>
      <w:r>
        <w:t xml:space="preserve">              Tarybos narys Algimantas Mickus pasiūlė Saugaus eismo komisijai peržiūrėti sankryžą iš Rietavo socialinių paslaugų centro į Aušros alėją. </w:t>
      </w:r>
    </w:p>
    <w:p w14:paraId="407198E8" w14:textId="305A584C" w:rsidR="00616480" w:rsidRDefault="00616480" w:rsidP="00616480">
      <w:pPr>
        <w:tabs>
          <w:tab w:val="left" w:pos="1134"/>
        </w:tabs>
      </w:pPr>
      <w:r>
        <w:t xml:space="preserve">              Savivaldybės meras Antanas Černeckis: direktorius yra komisijos pirmininkas. Artimiausiame posėdyje tai apsvarstys. </w:t>
      </w:r>
    </w:p>
    <w:p w14:paraId="5E0B8715" w14:textId="29138EA9" w:rsidR="00616480" w:rsidRDefault="00616480" w:rsidP="007167E2">
      <w:pPr>
        <w:tabs>
          <w:tab w:val="left" w:pos="1134"/>
        </w:tabs>
      </w:pPr>
      <w:r>
        <w:t xml:space="preserve">              Savivaldybės meras Antanas Černeckis padėkojo už posėdį.</w:t>
      </w:r>
    </w:p>
    <w:p w14:paraId="65C0196B" w14:textId="159BFBE9" w:rsidR="00FB45A2" w:rsidRDefault="00FB45A2" w:rsidP="007167E2">
      <w:pPr>
        <w:tabs>
          <w:tab w:val="left" w:pos="1134"/>
        </w:tabs>
      </w:pPr>
    </w:p>
    <w:p w14:paraId="1C1BCB8D" w14:textId="77777777" w:rsidR="00FB45A2" w:rsidRDefault="00FB45A2" w:rsidP="007167E2">
      <w:pPr>
        <w:tabs>
          <w:tab w:val="left" w:pos="1134"/>
        </w:tabs>
      </w:pPr>
    </w:p>
    <w:p w14:paraId="4E6ADD11" w14:textId="77777777" w:rsidR="001D2D2B" w:rsidRDefault="001D2D2B" w:rsidP="00161671">
      <w:pPr>
        <w:ind w:firstLine="0"/>
      </w:pPr>
      <w:r>
        <w:t xml:space="preserve">Posėdžio pirmininkas </w:t>
      </w:r>
      <w:r>
        <w:tab/>
      </w:r>
      <w:r>
        <w:tab/>
      </w:r>
      <w:r>
        <w:tab/>
      </w:r>
      <w:r>
        <w:tab/>
      </w:r>
      <w:r>
        <w:tab/>
      </w:r>
      <w:r>
        <w:tab/>
      </w:r>
      <w:r>
        <w:tab/>
      </w:r>
      <w:r>
        <w:tab/>
        <w:t>Antanas Černeckis</w:t>
      </w:r>
    </w:p>
    <w:p w14:paraId="7D881D29" w14:textId="0E842F68"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3"/>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F2ACE" w14:textId="77777777" w:rsidR="00602951" w:rsidRDefault="00602951">
      <w:r>
        <w:separator/>
      </w:r>
    </w:p>
  </w:endnote>
  <w:endnote w:type="continuationSeparator" w:id="0">
    <w:p w14:paraId="11740168" w14:textId="77777777" w:rsidR="00602951" w:rsidRDefault="00602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HelveticaLT">
    <w:altName w:val="Arial"/>
    <w:charset w:val="00"/>
    <w:family w:val="swiss"/>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charset w:val="CC"/>
    <w:family w:val="auto"/>
    <w:pitch w:val="variable"/>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DECA2" w14:textId="77777777" w:rsidR="00632C07" w:rsidRDefault="00632C07">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8323" w14:textId="77777777" w:rsidR="00632C07" w:rsidRDefault="00632C07">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7EC10" w14:textId="77777777" w:rsidR="00602951" w:rsidRDefault="00602951">
      <w:r>
        <w:separator/>
      </w:r>
    </w:p>
  </w:footnote>
  <w:footnote w:type="continuationSeparator" w:id="0">
    <w:p w14:paraId="3C2FD37F" w14:textId="77777777" w:rsidR="00602951" w:rsidRDefault="00602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277F" w14:textId="0A620B69"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3412B">
      <w:rPr>
        <w:rStyle w:val="Puslapionumeris"/>
        <w:noProof/>
      </w:rPr>
      <w:t>2</w:t>
    </w:r>
    <w:r>
      <w:rPr>
        <w:rStyle w:val="Puslapionumeris"/>
      </w:rPr>
      <w:fldChar w:fldCharType="end"/>
    </w:r>
  </w:p>
  <w:p w14:paraId="30DD2182" w14:textId="77777777" w:rsidR="00632C07" w:rsidRDefault="00632C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A533" w14:textId="77777777"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D2E3C">
      <w:rPr>
        <w:rStyle w:val="Puslapionumeris"/>
        <w:noProof/>
      </w:rPr>
      <w:t>14</w:t>
    </w:r>
    <w:r>
      <w:rPr>
        <w:rStyle w:val="Puslapionumeris"/>
      </w:rPr>
      <w:fldChar w:fldCharType="end"/>
    </w:r>
  </w:p>
  <w:p w14:paraId="6E5DA40A" w14:textId="77777777" w:rsidR="00632C07" w:rsidRDefault="00632C0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clip_image001"/>
      </v:shape>
    </w:pict>
  </w:numPicBullet>
  <w:abstractNum w:abstractNumId="0" w15:restartNumberingAfterBreak="0">
    <w:nsid w:val="01AE28D0"/>
    <w:multiLevelType w:val="hybridMultilevel"/>
    <w:tmpl w:val="93244BAE"/>
    <w:lvl w:ilvl="0" w:tplc="B7142CDE">
      <w:start w:val="8"/>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025242E4"/>
    <w:multiLevelType w:val="hybridMultilevel"/>
    <w:tmpl w:val="4EA8D1EC"/>
    <w:lvl w:ilvl="0" w:tplc="4424A8F6">
      <w:start w:val="1"/>
      <w:numFmt w:val="decimal"/>
      <w:lvlText w:val="%1."/>
      <w:lvlJc w:val="left"/>
      <w:pPr>
        <w:ind w:left="927" w:hanging="360"/>
      </w:pPr>
      <w:rPr>
        <w:rFonts w:eastAsia="Times New Roman"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2621E42"/>
    <w:multiLevelType w:val="multilevel"/>
    <w:tmpl w:val="E4E47F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EF0707"/>
    <w:multiLevelType w:val="hybridMultilevel"/>
    <w:tmpl w:val="91E8E72E"/>
    <w:lvl w:ilvl="0" w:tplc="57F84618">
      <w:start w:val="1"/>
      <w:numFmt w:val="decimal"/>
      <w:lvlText w:val="%1."/>
      <w:lvlJc w:val="left"/>
      <w:pPr>
        <w:ind w:left="3196" w:hanging="360"/>
      </w:pPr>
      <w:rPr>
        <w:rFonts w:hint="default"/>
      </w:rPr>
    </w:lvl>
    <w:lvl w:ilvl="1" w:tplc="04270019" w:tentative="1">
      <w:start w:val="1"/>
      <w:numFmt w:val="lowerLetter"/>
      <w:lvlText w:val="%2."/>
      <w:lvlJc w:val="left"/>
      <w:pPr>
        <w:ind w:left="3916" w:hanging="360"/>
      </w:pPr>
    </w:lvl>
    <w:lvl w:ilvl="2" w:tplc="0427001B" w:tentative="1">
      <w:start w:val="1"/>
      <w:numFmt w:val="lowerRoman"/>
      <w:lvlText w:val="%3."/>
      <w:lvlJc w:val="right"/>
      <w:pPr>
        <w:ind w:left="4636" w:hanging="180"/>
      </w:pPr>
    </w:lvl>
    <w:lvl w:ilvl="3" w:tplc="0427000F" w:tentative="1">
      <w:start w:val="1"/>
      <w:numFmt w:val="decimal"/>
      <w:lvlText w:val="%4."/>
      <w:lvlJc w:val="left"/>
      <w:pPr>
        <w:ind w:left="5356" w:hanging="360"/>
      </w:pPr>
    </w:lvl>
    <w:lvl w:ilvl="4" w:tplc="04270019" w:tentative="1">
      <w:start w:val="1"/>
      <w:numFmt w:val="lowerLetter"/>
      <w:lvlText w:val="%5."/>
      <w:lvlJc w:val="left"/>
      <w:pPr>
        <w:ind w:left="6076" w:hanging="360"/>
      </w:pPr>
    </w:lvl>
    <w:lvl w:ilvl="5" w:tplc="0427001B" w:tentative="1">
      <w:start w:val="1"/>
      <w:numFmt w:val="lowerRoman"/>
      <w:lvlText w:val="%6."/>
      <w:lvlJc w:val="right"/>
      <w:pPr>
        <w:ind w:left="6796" w:hanging="180"/>
      </w:pPr>
    </w:lvl>
    <w:lvl w:ilvl="6" w:tplc="0427000F" w:tentative="1">
      <w:start w:val="1"/>
      <w:numFmt w:val="decimal"/>
      <w:lvlText w:val="%7."/>
      <w:lvlJc w:val="left"/>
      <w:pPr>
        <w:ind w:left="7516" w:hanging="360"/>
      </w:pPr>
    </w:lvl>
    <w:lvl w:ilvl="7" w:tplc="04270019" w:tentative="1">
      <w:start w:val="1"/>
      <w:numFmt w:val="lowerLetter"/>
      <w:lvlText w:val="%8."/>
      <w:lvlJc w:val="left"/>
      <w:pPr>
        <w:ind w:left="8236" w:hanging="360"/>
      </w:pPr>
    </w:lvl>
    <w:lvl w:ilvl="8" w:tplc="0427001B" w:tentative="1">
      <w:start w:val="1"/>
      <w:numFmt w:val="lowerRoman"/>
      <w:lvlText w:val="%9."/>
      <w:lvlJc w:val="right"/>
      <w:pPr>
        <w:ind w:left="8956" w:hanging="180"/>
      </w:pPr>
    </w:lvl>
  </w:abstractNum>
  <w:abstractNum w:abstractNumId="4" w15:restartNumberingAfterBreak="0">
    <w:nsid w:val="11910BA9"/>
    <w:multiLevelType w:val="hybridMultilevel"/>
    <w:tmpl w:val="7B504AD0"/>
    <w:lvl w:ilvl="0" w:tplc="65F253E2">
      <w:start w:val="1"/>
      <w:numFmt w:val="decimal"/>
      <w:lvlText w:val="%1."/>
      <w:lvlJc w:val="left"/>
      <w:pPr>
        <w:ind w:left="1320" w:hanging="360"/>
      </w:pPr>
      <w:rPr>
        <w:rFonts w:hint="default"/>
        <w:color w:val="auto"/>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5" w15:restartNumberingAfterBreak="0">
    <w:nsid w:val="14EA7B8C"/>
    <w:multiLevelType w:val="hybridMultilevel"/>
    <w:tmpl w:val="53880578"/>
    <w:lvl w:ilvl="0" w:tplc="162E28DA">
      <w:start w:val="1"/>
      <w:numFmt w:val="decimal"/>
      <w:lvlText w:val="%1."/>
      <w:lvlJc w:val="left"/>
      <w:pPr>
        <w:tabs>
          <w:tab w:val="num" w:pos="1080"/>
        </w:tabs>
        <w:ind w:left="1080" w:hanging="360"/>
      </w:pPr>
      <w:rPr>
        <w:rFonts w:hint="default"/>
        <w:b w:val="0"/>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6" w15:restartNumberingAfterBreak="0">
    <w:nsid w:val="15435653"/>
    <w:multiLevelType w:val="multilevel"/>
    <w:tmpl w:val="D7E03FB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264715"/>
    <w:multiLevelType w:val="multilevel"/>
    <w:tmpl w:val="153ABAD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897133C"/>
    <w:multiLevelType w:val="hybridMultilevel"/>
    <w:tmpl w:val="9C4CBE5A"/>
    <w:lvl w:ilvl="0" w:tplc="A904AB5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9FF0482"/>
    <w:multiLevelType w:val="hybridMultilevel"/>
    <w:tmpl w:val="076E7422"/>
    <w:lvl w:ilvl="0" w:tplc="1D00080C">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0" w15:restartNumberingAfterBreak="0">
    <w:nsid w:val="1FC16CD5"/>
    <w:multiLevelType w:val="hybridMultilevel"/>
    <w:tmpl w:val="AA38AD08"/>
    <w:lvl w:ilvl="0" w:tplc="A154BC6E">
      <w:start w:val="1"/>
      <w:numFmt w:val="decimal"/>
      <w:lvlText w:val="%1."/>
      <w:lvlJc w:val="left"/>
      <w:pPr>
        <w:tabs>
          <w:tab w:val="num" w:pos="1695"/>
        </w:tabs>
        <w:ind w:left="1695" w:hanging="975"/>
      </w:pPr>
      <w:rPr>
        <w:rFonts w:hint="default"/>
      </w:rPr>
    </w:lvl>
    <w:lvl w:ilvl="1" w:tplc="3A60E6BA">
      <w:numFmt w:val="none"/>
      <w:lvlText w:val=""/>
      <w:lvlJc w:val="left"/>
      <w:pPr>
        <w:tabs>
          <w:tab w:val="num" w:pos="360"/>
        </w:tabs>
      </w:pPr>
    </w:lvl>
    <w:lvl w:ilvl="2" w:tplc="ED4E4F8C">
      <w:numFmt w:val="none"/>
      <w:lvlText w:val=""/>
      <w:lvlJc w:val="left"/>
      <w:pPr>
        <w:tabs>
          <w:tab w:val="num" w:pos="360"/>
        </w:tabs>
      </w:pPr>
    </w:lvl>
    <w:lvl w:ilvl="3" w:tplc="04FC9518">
      <w:numFmt w:val="none"/>
      <w:lvlText w:val=""/>
      <w:lvlJc w:val="left"/>
      <w:pPr>
        <w:tabs>
          <w:tab w:val="num" w:pos="360"/>
        </w:tabs>
      </w:pPr>
    </w:lvl>
    <w:lvl w:ilvl="4" w:tplc="5E8A3FB0">
      <w:numFmt w:val="none"/>
      <w:lvlText w:val=""/>
      <w:lvlJc w:val="left"/>
      <w:pPr>
        <w:tabs>
          <w:tab w:val="num" w:pos="360"/>
        </w:tabs>
      </w:pPr>
    </w:lvl>
    <w:lvl w:ilvl="5" w:tplc="C180DF68">
      <w:numFmt w:val="none"/>
      <w:lvlText w:val=""/>
      <w:lvlJc w:val="left"/>
      <w:pPr>
        <w:tabs>
          <w:tab w:val="num" w:pos="360"/>
        </w:tabs>
      </w:pPr>
    </w:lvl>
    <w:lvl w:ilvl="6" w:tplc="1D362930">
      <w:numFmt w:val="none"/>
      <w:lvlText w:val=""/>
      <w:lvlJc w:val="left"/>
      <w:pPr>
        <w:tabs>
          <w:tab w:val="num" w:pos="360"/>
        </w:tabs>
      </w:pPr>
    </w:lvl>
    <w:lvl w:ilvl="7" w:tplc="8A30B90E">
      <w:numFmt w:val="none"/>
      <w:lvlText w:val=""/>
      <w:lvlJc w:val="left"/>
      <w:pPr>
        <w:tabs>
          <w:tab w:val="num" w:pos="360"/>
        </w:tabs>
      </w:pPr>
    </w:lvl>
    <w:lvl w:ilvl="8" w:tplc="EAF8D8E2">
      <w:numFmt w:val="none"/>
      <w:lvlText w:val=""/>
      <w:lvlJc w:val="left"/>
      <w:pPr>
        <w:tabs>
          <w:tab w:val="num" w:pos="360"/>
        </w:tabs>
      </w:pPr>
    </w:lvl>
  </w:abstractNum>
  <w:abstractNum w:abstractNumId="11" w15:restartNumberingAfterBreak="0">
    <w:nsid w:val="240C0FC9"/>
    <w:multiLevelType w:val="hybridMultilevel"/>
    <w:tmpl w:val="CB227D6A"/>
    <w:lvl w:ilvl="0" w:tplc="F57E6C8C">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2" w15:restartNumberingAfterBreak="0">
    <w:nsid w:val="28B1560A"/>
    <w:multiLevelType w:val="multilevel"/>
    <w:tmpl w:val="18A27A40"/>
    <w:lvl w:ilvl="0">
      <w:start w:val="1"/>
      <w:numFmt w:val="decimal"/>
      <w:lvlText w:val="%1."/>
      <w:lvlJc w:val="left"/>
      <w:pPr>
        <w:ind w:left="525" w:hanging="525"/>
      </w:pPr>
      <w:rPr>
        <w:rFonts w:hint="default"/>
      </w:rPr>
    </w:lvl>
    <w:lvl w:ilvl="1">
      <w:start w:val="1"/>
      <w:numFmt w:val="decimal"/>
      <w:lvlText w:val="%1.%2."/>
      <w:lvlJc w:val="left"/>
      <w:pPr>
        <w:ind w:left="1784" w:hanging="525"/>
      </w:pPr>
      <w:rPr>
        <w:rFonts w:hint="default"/>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253" w:hanging="1440"/>
      </w:pPr>
      <w:rPr>
        <w:rFonts w:hint="default"/>
      </w:rPr>
    </w:lvl>
    <w:lvl w:ilvl="8">
      <w:start w:val="1"/>
      <w:numFmt w:val="decimal"/>
      <w:lvlText w:val="%1.%2.%3.%4.%5.%6.%7.%8.%9."/>
      <w:lvlJc w:val="left"/>
      <w:pPr>
        <w:ind w:left="11872" w:hanging="1800"/>
      </w:pPr>
      <w:rPr>
        <w:rFonts w:hint="default"/>
      </w:rPr>
    </w:lvl>
  </w:abstractNum>
  <w:abstractNum w:abstractNumId="13" w15:restartNumberingAfterBreak="0">
    <w:nsid w:val="298C0A9F"/>
    <w:multiLevelType w:val="hybridMultilevel"/>
    <w:tmpl w:val="653AE4F6"/>
    <w:lvl w:ilvl="0" w:tplc="DA5ED140">
      <w:start w:val="1"/>
      <w:numFmt w:val="decimal"/>
      <w:lvlText w:val="%1."/>
      <w:lvlJc w:val="left"/>
      <w:pPr>
        <w:ind w:left="846" w:hanging="360"/>
      </w:pPr>
      <w:rPr>
        <w:rFonts w:hint="default"/>
      </w:rPr>
    </w:lvl>
    <w:lvl w:ilvl="1" w:tplc="04270019" w:tentative="1">
      <w:start w:val="1"/>
      <w:numFmt w:val="lowerLetter"/>
      <w:lvlText w:val="%2."/>
      <w:lvlJc w:val="left"/>
      <w:pPr>
        <w:ind w:left="1566" w:hanging="360"/>
      </w:pPr>
    </w:lvl>
    <w:lvl w:ilvl="2" w:tplc="0427001B" w:tentative="1">
      <w:start w:val="1"/>
      <w:numFmt w:val="lowerRoman"/>
      <w:lvlText w:val="%3."/>
      <w:lvlJc w:val="right"/>
      <w:pPr>
        <w:ind w:left="2286" w:hanging="180"/>
      </w:pPr>
    </w:lvl>
    <w:lvl w:ilvl="3" w:tplc="0427000F" w:tentative="1">
      <w:start w:val="1"/>
      <w:numFmt w:val="decimal"/>
      <w:lvlText w:val="%4."/>
      <w:lvlJc w:val="left"/>
      <w:pPr>
        <w:ind w:left="3006" w:hanging="360"/>
      </w:pPr>
    </w:lvl>
    <w:lvl w:ilvl="4" w:tplc="04270019" w:tentative="1">
      <w:start w:val="1"/>
      <w:numFmt w:val="lowerLetter"/>
      <w:lvlText w:val="%5."/>
      <w:lvlJc w:val="left"/>
      <w:pPr>
        <w:ind w:left="3726" w:hanging="360"/>
      </w:pPr>
    </w:lvl>
    <w:lvl w:ilvl="5" w:tplc="0427001B" w:tentative="1">
      <w:start w:val="1"/>
      <w:numFmt w:val="lowerRoman"/>
      <w:lvlText w:val="%6."/>
      <w:lvlJc w:val="right"/>
      <w:pPr>
        <w:ind w:left="4446" w:hanging="180"/>
      </w:pPr>
    </w:lvl>
    <w:lvl w:ilvl="6" w:tplc="0427000F" w:tentative="1">
      <w:start w:val="1"/>
      <w:numFmt w:val="decimal"/>
      <w:lvlText w:val="%7."/>
      <w:lvlJc w:val="left"/>
      <w:pPr>
        <w:ind w:left="5166" w:hanging="360"/>
      </w:pPr>
    </w:lvl>
    <w:lvl w:ilvl="7" w:tplc="04270019" w:tentative="1">
      <w:start w:val="1"/>
      <w:numFmt w:val="lowerLetter"/>
      <w:lvlText w:val="%8."/>
      <w:lvlJc w:val="left"/>
      <w:pPr>
        <w:ind w:left="5886" w:hanging="360"/>
      </w:pPr>
    </w:lvl>
    <w:lvl w:ilvl="8" w:tplc="0427001B" w:tentative="1">
      <w:start w:val="1"/>
      <w:numFmt w:val="lowerRoman"/>
      <w:lvlText w:val="%9."/>
      <w:lvlJc w:val="right"/>
      <w:pPr>
        <w:ind w:left="6606" w:hanging="180"/>
      </w:pPr>
    </w:lvl>
  </w:abstractNum>
  <w:abstractNum w:abstractNumId="14" w15:restartNumberingAfterBreak="0">
    <w:nsid w:val="2A8E522D"/>
    <w:multiLevelType w:val="multilevel"/>
    <w:tmpl w:val="49BE87B2"/>
    <w:lvl w:ilvl="0">
      <w:start w:val="1"/>
      <w:numFmt w:val="decimal"/>
      <w:lvlText w:val="%1."/>
      <w:lvlJc w:val="left"/>
      <w:pPr>
        <w:ind w:left="1443" w:hanging="450"/>
      </w:pPr>
      <w:rPr>
        <w:rFonts w:hint="default"/>
      </w:rPr>
    </w:lvl>
    <w:lvl w:ilvl="1">
      <w:start w:val="1"/>
      <w:numFmt w:val="decimal"/>
      <w:isLgl/>
      <w:lvlText w:val="%1.%2."/>
      <w:lvlJc w:val="left"/>
      <w:pPr>
        <w:ind w:left="1428"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5" w15:restartNumberingAfterBreak="0">
    <w:nsid w:val="2C3116F0"/>
    <w:multiLevelType w:val="hybridMultilevel"/>
    <w:tmpl w:val="53880578"/>
    <w:lvl w:ilvl="0" w:tplc="FFFFFFFF">
      <w:start w:val="1"/>
      <w:numFmt w:val="decimal"/>
      <w:lvlText w:val="%1."/>
      <w:lvlJc w:val="left"/>
      <w:pPr>
        <w:tabs>
          <w:tab w:val="num" w:pos="1080"/>
        </w:tabs>
        <w:ind w:left="1080" w:hanging="360"/>
      </w:pPr>
      <w:rPr>
        <w:rFonts w:hint="default"/>
        <w:b w:val="0"/>
        <w:i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17" w15:restartNumberingAfterBreak="0">
    <w:nsid w:val="30920AF8"/>
    <w:multiLevelType w:val="multilevel"/>
    <w:tmpl w:val="28BC3ED2"/>
    <w:lvl w:ilvl="0">
      <w:start w:val="1"/>
      <w:numFmt w:val="decimal"/>
      <w:lvlText w:val="%1."/>
      <w:lvlJc w:val="left"/>
      <w:pPr>
        <w:ind w:left="1605" w:hanging="360"/>
      </w:pPr>
      <w:rPr>
        <w:rFonts w:hint="default"/>
      </w:rPr>
    </w:lvl>
    <w:lvl w:ilvl="1">
      <w:start w:val="1"/>
      <w:numFmt w:val="decimal"/>
      <w:isLgl/>
      <w:lvlText w:val="%1.%2."/>
      <w:lvlJc w:val="left"/>
      <w:pPr>
        <w:ind w:left="1605" w:hanging="360"/>
      </w:pPr>
      <w:rPr>
        <w:rFonts w:hint="default"/>
      </w:rPr>
    </w:lvl>
    <w:lvl w:ilvl="2">
      <w:start w:val="1"/>
      <w:numFmt w:val="decimal"/>
      <w:isLgl/>
      <w:lvlText w:val="%1.%2.%3."/>
      <w:lvlJc w:val="left"/>
      <w:pPr>
        <w:ind w:left="1965" w:hanging="720"/>
      </w:pPr>
      <w:rPr>
        <w:rFonts w:hint="default"/>
      </w:rPr>
    </w:lvl>
    <w:lvl w:ilvl="3">
      <w:start w:val="1"/>
      <w:numFmt w:val="decimal"/>
      <w:isLgl/>
      <w:lvlText w:val="%1.%2.%3.%4."/>
      <w:lvlJc w:val="left"/>
      <w:pPr>
        <w:ind w:left="1965" w:hanging="720"/>
      </w:pPr>
      <w:rPr>
        <w:rFonts w:hint="default"/>
      </w:rPr>
    </w:lvl>
    <w:lvl w:ilvl="4">
      <w:start w:val="1"/>
      <w:numFmt w:val="decimal"/>
      <w:isLgl/>
      <w:lvlText w:val="%1.%2.%3.%4.%5."/>
      <w:lvlJc w:val="left"/>
      <w:pPr>
        <w:ind w:left="2325" w:hanging="1080"/>
      </w:pPr>
      <w:rPr>
        <w:rFonts w:hint="default"/>
      </w:rPr>
    </w:lvl>
    <w:lvl w:ilvl="5">
      <w:start w:val="1"/>
      <w:numFmt w:val="decimal"/>
      <w:isLgl/>
      <w:lvlText w:val="%1.%2.%3.%4.%5.%6."/>
      <w:lvlJc w:val="left"/>
      <w:pPr>
        <w:ind w:left="2325" w:hanging="1080"/>
      </w:pPr>
      <w:rPr>
        <w:rFonts w:hint="default"/>
      </w:rPr>
    </w:lvl>
    <w:lvl w:ilvl="6">
      <w:start w:val="1"/>
      <w:numFmt w:val="decimal"/>
      <w:isLgl/>
      <w:lvlText w:val="%1.%2.%3.%4.%5.%6.%7."/>
      <w:lvlJc w:val="left"/>
      <w:pPr>
        <w:ind w:left="2685" w:hanging="1440"/>
      </w:pPr>
      <w:rPr>
        <w:rFonts w:hint="default"/>
      </w:rPr>
    </w:lvl>
    <w:lvl w:ilvl="7">
      <w:start w:val="1"/>
      <w:numFmt w:val="decimal"/>
      <w:isLgl/>
      <w:lvlText w:val="%1.%2.%3.%4.%5.%6.%7.%8."/>
      <w:lvlJc w:val="left"/>
      <w:pPr>
        <w:ind w:left="2685" w:hanging="1440"/>
      </w:pPr>
      <w:rPr>
        <w:rFonts w:hint="default"/>
      </w:rPr>
    </w:lvl>
    <w:lvl w:ilvl="8">
      <w:start w:val="1"/>
      <w:numFmt w:val="decimal"/>
      <w:isLgl/>
      <w:lvlText w:val="%1.%2.%3.%4.%5.%6.%7.%8.%9."/>
      <w:lvlJc w:val="left"/>
      <w:pPr>
        <w:ind w:left="3045" w:hanging="1800"/>
      </w:pPr>
      <w:rPr>
        <w:rFonts w:hint="default"/>
      </w:rPr>
    </w:lvl>
  </w:abstractNum>
  <w:abstractNum w:abstractNumId="18" w15:restartNumberingAfterBreak="0">
    <w:nsid w:val="36E05E05"/>
    <w:multiLevelType w:val="hybridMultilevel"/>
    <w:tmpl w:val="114A84B0"/>
    <w:lvl w:ilvl="0" w:tplc="CD62E5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AB87523"/>
    <w:multiLevelType w:val="hybridMultilevel"/>
    <w:tmpl w:val="C86A0B14"/>
    <w:lvl w:ilvl="0" w:tplc="E82A50D8">
      <w:start w:val="1"/>
      <w:numFmt w:val="decimal"/>
      <w:lvlText w:val="%1."/>
      <w:lvlJc w:val="left"/>
      <w:pPr>
        <w:ind w:left="1108" w:hanging="540"/>
      </w:pPr>
    </w:lvl>
    <w:lvl w:ilvl="1" w:tplc="04270019">
      <w:start w:val="1"/>
      <w:numFmt w:val="lowerLetter"/>
      <w:lvlText w:val="%2."/>
      <w:lvlJc w:val="left"/>
      <w:pPr>
        <w:ind w:left="1854" w:hanging="360"/>
      </w:pPr>
    </w:lvl>
    <w:lvl w:ilvl="2" w:tplc="0427001B">
      <w:start w:val="1"/>
      <w:numFmt w:val="lowerRoman"/>
      <w:lvlText w:val="%3."/>
      <w:lvlJc w:val="right"/>
      <w:pPr>
        <w:ind w:left="2574" w:hanging="180"/>
      </w:pPr>
    </w:lvl>
    <w:lvl w:ilvl="3" w:tplc="0427000F">
      <w:start w:val="1"/>
      <w:numFmt w:val="decimal"/>
      <w:lvlText w:val="%4."/>
      <w:lvlJc w:val="left"/>
      <w:pPr>
        <w:ind w:left="3294" w:hanging="360"/>
      </w:pPr>
    </w:lvl>
    <w:lvl w:ilvl="4" w:tplc="04270019">
      <w:start w:val="1"/>
      <w:numFmt w:val="lowerLetter"/>
      <w:lvlText w:val="%5."/>
      <w:lvlJc w:val="left"/>
      <w:pPr>
        <w:ind w:left="4014" w:hanging="360"/>
      </w:pPr>
    </w:lvl>
    <w:lvl w:ilvl="5" w:tplc="0427001B">
      <w:start w:val="1"/>
      <w:numFmt w:val="lowerRoman"/>
      <w:lvlText w:val="%6."/>
      <w:lvlJc w:val="right"/>
      <w:pPr>
        <w:ind w:left="4734" w:hanging="180"/>
      </w:pPr>
    </w:lvl>
    <w:lvl w:ilvl="6" w:tplc="0427000F">
      <w:start w:val="1"/>
      <w:numFmt w:val="decimal"/>
      <w:lvlText w:val="%7."/>
      <w:lvlJc w:val="left"/>
      <w:pPr>
        <w:ind w:left="5454" w:hanging="360"/>
      </w:pPr>
    </w:lvl>
    <w:lvl w:ilvl="7" w:tplc="04270019">
      <w:start w:val="1"/>
      <w:numFmt w:val="lowerLetter"/>
      <w:lvlText w:val="%8."/>
      <w:lvlJc w:val="left"/>
      <w:pPr>
        <w:ind w:left="6174" w:hanging="360"/>
      </w:pPr>
    </w:lvl>
    <w:lvl w:ilvl="8" w:tplc="0427001B">
      <w:start w:val="1"/>
      <w:numFmt w:val="lowerRoman"/>
      <w:lvlText w:val="%9."/>
      <w:lvlJc w:val="right"/>
      <w:pPr>
        <w:ind w:left="6894" w:hanging="180"/>
      </w:pPr>
    </w:lvl>
  </w:abstractNum>
  <w:abstractNum w:abstractNumId="20" w15:restartNumberingAfterBreak="0">
    <w:nsid w:val="3D6D51DE"/>
    <w:multiLevelType w:val="multilevel"/>
    <w:tmpl w:val="C944D6F6"/>
    <w:lvl w:ilvl="0">
      <w:start w:val="1"/>
      <w:numFmt w:val="decimal"/>
      <w:lvlText w:val="%1."/>
      <w:lvlJc w:val="left"/>
      <w:pPr>
        <w:ind w:left="1080" w:hanging="360"/>
      </w:pPr>
      <w:rPr>
        <w:rFonts w:ascii="Times New Roman" w:eastAsia="Times New Roman" w:hAnsi="Times New Roman" w:cs="Times New Roman"/>
        <w:color w:val="auto"/>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22" w15:restartNumberingAfterBreak="0">
    <w:nsid w:val="470550CE"/>
    <w:multiLevelType w:val="multilevel"/>
    <w:tmpl w:val="EFB81B22"/>
    <w:lvl w:ilvl="0">
      <w:start w:val="1"/>
      <w:numFmt w:val="decimal"/>
      <w:lvlText w:val="%1."/>
      <w:lvlJc w:val="left"/>
      <w:pPr>
        <w:ind w:left="720" w:hanging="360"/>
      </w:pPr>
      <w:rPr>
        <w:rFonts w:hint="default"/>
        <w:sz w:val="24"/>
      </w:rPr>
    </w:lvl>
    <w:lvl w:ilvl="1">
      <w:start w:val="1"/>
      <w:numFmt w:val="decimal"/>
      <w:isLgl/>
      <w:lvlText w:val="%1.%2"/>
      <w:lvlJc w:val="left"/>
      <w:pPr>
        <w:ind w:left="870" w:hanging="480"/>
      </w:pPr>
      <w:rPr>
        <w:rFonts w:hint="default"/>
      </w:rPr>
    </w:lvl>
    <w:lvl w:ilvl="2">
      <w:start w:val="3"/>
      <w:numFmt w:val="decimal"/>
      <w:isLgl/>
      <w:lvlText w:val="%1.%2.%3"/>
      <w:lvlJc w:val="left"/>
      <w:pPr>
        <w:ind w:left="114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9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10" w:hanging="1440"/>
      </w:pPr>
      <w:rPr>
        <w:rFonts w:hint="default"/>
      </w:rPr>
    </w:lvl>
    <w:lvl w:ilvl="8">
      <w:start w:val="1"/>
      <w:numFmt w:val="decimal"/>
      <w:isLgl/>
      <w:lvlText w:val="%1.%2.%3.%4.%5.%6.%7.%8.%9"/>
      <w:lvlJc w:val="left"/>
      <w:pPr>
        <w:ind w:left="2400" w:hanging="1800"/>
      </w:pPr>
      <w:rPr>
        <w:rFonts w:hint="default"/>
      </w:rPr>
    </w:lvl>
  </w:abstractNum>
  <w:abstractNum w:abstractNumId="23" w15:restartNumberingAfterBreak="0">
    <w:nsid w:val="4C760609"/>
    <w:multiLevelType w:val="multilevel"/>
    <w:tmpl w:val="92B25BC0"/>
    <w:lvl w:ilvl="0">
      <w:start w:val="1"/>
      <w:numFmt w:val="decimal"/>
      <w:lvlText w:val="%1."/>
      <w:lvlJc w:val="left"/>
      <w:pPr>
        <w:ind w:left="1353" w:hanging="360"/>
      </w:pPr>
    </w:lvl>
    <w:lvl w:ilvl="1">
      <w:start w:val="1"/>
      <w:numFmt w:val="decimal"/>
      <w:isLgl/>
      <w:lvlText w:val="%1.%2."/>
      <w:lvlJc w:val="left"/>
      <w:pPr>
        <w:ind w:left="1800" w:hanging="360"/>
      </w:pPr>
      <w:rPr>
        <w:rFonts w:hint="default"/>
        <w:color w:val="auto"/>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24" w15:restartNumberingAfterBreak="0">
    <w:nsid w:val="4D8C46FF"/>
    <w:multiLevelType w:val="hybridMultilevel"/>
    <w:tmpl w:val="B022B7E8"/>
    <w:lvl w:ilvl="0" w:tplc="1180E214">
      <w:start w:val="22"/>
      <w:numFmt w:val="decimal"/>
      <w:lvlText w:val="%1"/>
      <w:lvlJc w:val="left"/>
      <w:pPr>
        <w:ind w:left="1620" w:hanging="360"/>
      </w:pPr>
      <w:rPr>
        <w:rFonts w:hint="default"/>
        <w:b w:val="0"/>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25" w15:restartNumberingAfterBreak="0">
    <w:nsid w:val="4F9F5C80"/>
    <w:multiLevelType w:val="multilevel"/>
    <w:tmpl w:val="74264E34"/>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6" w15:restartNumberingAfterBreak="0">
    <w:nsid w:val="52456DA6"/>
    <w:multiLevelType w:val="hybridMultilevel"/>
    <w:tmpl w:val="559EEED0"/>
    <w:lvl w:ilvl="0" w:tplc="660A00AE">
      <w:start w:val="4"/>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2C103D9"/>
    <w:multiLevelType w:val="hybridMultilevel"/>
    <w:tmpl w:val="A8347254"/>
    <w:lvl w:ilvl="0" w:tplc="66E0136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55573C37"/>
    <w:multiLevelType w:val="multilevel"/>
    <w:tmpl w:val="CF2E9692"/>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9" w15:restartNumberingAfterBreak="0">
    <w:nsid w:val="565138E4"/>
    <w:multiLevelType w:val="multilevel"/>
    <w:tmpl w:val="6C208846"/>
    <w:lvl w:ilvl="0">
      <w:start w:val="1"/>
      <w:numFmt w:val="decimal"/>
      <w:lvlText w:val="%1."/>
      <w:lvlJc w:val="left"/>
      <w:pPr>
        <w:tabs>
          <w:tab w:val="num" w:pos="1650"/>
        </w:tabs>
        <w:ind w:left="1650" w:hanging="360"/>
      </w:pPr>
      <w:rPr>
        <w:rFonts w:hint="default"/>
      </w:rPr>
    </w:lvl>
    <w:lvl w:ilvl="1">
      <w:start w:val="1"/>
      <w:numFmt w:val="decimal"/>
      <w:isLgl/>
      <w:lvlText w:val="%2."/>
      <w:lvlJc w:val="left"/>
      <w:pPr>
        <w:ind w:left="2445" w:hanging="1155"/>
      </w:pPr>
      <w:rPr>
        <w:rFonts w:ascii="Times New Roman" w:eastAsia="Times New Roman" w:hAnsi="Times New Roman" w:cs="Times New Roman"/>
      </w:rPr>
    </w:lvl>
    <w:lvl w:ilvl="2">
      <w:start w:val="1"/>
      <w:numFmt w:val="decimal"/>
      <w:isLgl/>
      <w:lvlText w:val="%1.%2.%3."/>
      <w:lvlJc w:val="left"/>
      <w:pPr>
        <w:ind w:left="2445" w:hanging="1155"/>
      </w:pPr>
      <w:rPr>
        <w:rFonts w:hint="default"/>
      </w:rPr>
    </w:lvl>
    <w:lvl w:ilvl="3">
      <w:start w:val="1"/>
      <w:numFmt w:val="decimal"/>
      <w:isLgl/>
      <w:lvlText w:val="%1.%2.%3.%4."/>
      <w:lvlJc w:val="left"/>
      <w:pPr>
        <w:ind w:left="2445" w:hanging="1155"/>
      </w:pPr>
      <w:rPr>
        <w:rFonts w:hint="default"/>
      </w:rPr>
    </w:lvl>
    <w:lvl w:ilvl="4">
      <w:start w:val="1"/>
      <w:numFmt w:val="decimal"/>
      <w:isLgl/>
      <w:lvlText w:val="%1.%2.%3.%4.%5."/>
      <w:lvlJc w:val="left"/>
      <w:pPr>
        <w:ind w:left="2445" w:hanging="1155"/>
      </w:pPr>
      <w:rPr>
        <w:rFonts w:hint="default"/>
      </w:rPr>
    </w:lvl>
    <w:lvl w:ilvl="5">
      <w:start w:val="1"/>
      <w:numFmt w:val="decimal"/>
      <w:isLgl/>
      <w:lvlText w:val="%1.%2.%3.%4.%5.%6."/>
      <w:lvlJc w:val="left"/>
      <w:pPr>
        <w:ind w:left="2445" w:hanging="1155"/>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30" w15:restartNumberingAfterBreak="0">
    <w:nsid w:val="578730F6"/>
    <w:multiLevelType w:val="hybridMultilevel"/>
    <w:tmpl w:val="41805488"/>
    <w:lvl w:ilvl="0" w:tplc="FCF00FDC">
      <w:start w:val="1"/>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1" w15:restartNumberingAfterBreak="0">
    <w:nsid w:val="5A9C4AD5"/>
    <w:multiLevelType w:val="hybridMultilevel"/>
    <w:tmpl w:val="E96430A2"/>
    <w:lvl w:ilvl="0" w:tplc="31D89358">
      <w:start w:val="1"/>
      <w:numFmt w:val="decimal"/>
      <w:lvlText w:val="%1."/>
      <w:lvlJc w:val="left"/>
      <w:pPr>
        <w:ind w:left="1440" w:hanging="360"/>
      </w:pPr>
      <w:rPr>
        <w:rFonts w:hint="default"/>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2" w15:restartNumberingAfterBreak="0">
    <w:nsid w:val="617D4632"/>
    <w:multiLevelType w:val="multilevel"/>
    <w:tmpl w:val="56D6A32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2983BB1"/>
    <w:multiLevelType w:val="multilevel"/>
    <w:tmpl w:val="4ACCC520"/>
    <w:lvl w:ilvl="0">
      <w:start w:val="2"/>
      <w:numFmt w:val="decimal"/>
      <w:lvlText w:val="%1."/>
      <w:lvlJc w:val="left"/>
      <w:pPr>
        <w:ind w:left="360" w:hanging="360"/>
      </w:pPr>
      <w:rPr>
        <w:rFonts w:hint="default"/>
      </w:rPr>
    </w:lvl>
    <w:lvl w:ilvl="1">
      <w:start w:val="4"/>
      <w:numFmt w:val="decimal"/>
      <w:lvlText w:val="%1.%2."/>
      <w:lvlJc w:val="left"/>
      <w:pPr>
        <w:ind w:left="1495" w:hanging="360"/>
      </w:pPr>
      <w:rPr>
        <w:rFonts w:hint="default"/>
        <w:i w:val="0"/>
        <w:iCs/>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4" w15:restartNumberingAfterBreak="0">
    <w:nsid w:val="6ABA2C92"/>
    <w:multiLevelType w:val="multilevel"/>
    <w:tmpl w:val="5802C13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CD2354"/>
    <w:multiLevelType w:val="hybridMultilevel"/>
    <w:tmpl w:val="99A2728A"/>
    <w:lvl w:ilvl="0" w:tplc="B9CC6790">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7" w15:restartNumberingAfterBreak="0">
    <w:nsid w:val="6E521598"/>
    <w:multiLevelType w:val="hybridMultilevel"/>
    <w:tmpl w:val="3774E7FE"/>
    <w:lvl w:ilvl="0" w:tplc="0427000F">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6E5E686B"/>
    <w:multiLevelType w:val="hybridMultilevel"/>
    <w:tmpl w:val="30127D6A"/>
    <w:lvl w:ilvl="0" w:tplc="A114E9A0">
      <w:start w:val="4"/>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9" w15:restartNumberingAfterBreak="0">
    <w:nsid w:val="775B2A97"/>
    <w:multiLevelType w:val="hybridMultilevel"/>
    <w:tmpl w:val="0FE8B13E"/>
    <w:lvl w:ilvl="0" w:tplc="0948936C">
      <w:start w:val="12"/>
      <w:numFmt w:val="decimal"/>
      <w:lvlText w:val="%1."/>
      <w:lvlJc w:val="left"/>
      <w:pPr>
        <w:ind w:left="1637"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40" w15:restartNumberingAfterBreak="0">
    <w:nsid w:val="79AD30C5"/>
    <w:multiLevelType w:val="hybridMultilevel"/>
    <w:tmpl w:val="1250F646"/>
    <w:lvl w:ilvl="0" w:tplc="67F0DAF2">
      <w:start w:val="18"/>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num w:numId="1" w16cid:durableId="1455320265">
    <w:abstractNumId w:val="16"/>
  </w:num>
  <w:num w:numId="2" w16cid:durableId="2106996539">
    <w:abstractNumId w:val="21"/>
  </w:num>
  <w:num w:numId="3" w16cid:durableId="1765491098">
    <w:abstractNumId w:val="35"/>
  </w:num>
  <w:num w:numId="4" w16cid:durableId="972293960">
    <w:abstractNumId w:val="5"/>
  </w:num>
  <w:num w:numId="5" w16cid:durableId="1258519082">
    <w:abstractNumId w:val="30"/>
  </w:num>
  <w:num w:numId="6" w16cid:durableId="1970890660">
    <w:abstractNumId w:val="0"/>
  </w:num>
  <w:num w:numId="7" w16cid:durableId="1682472313">
    <w:abstractNumId w:val="23"/>
  </w:num>
  <w:num w:numId="8" w16cid:durableId="862476079">
    <w:abstractNumId w:val="28"/>
  </w:num>
  <w:num w:numId="9" w16cid:durableId="2081904920">
    <w:abstractNumId w:val="3"/>
  </w:num>
  <w:num w:numId="10" w16cid:durableId="1740203025">
    <w:abstractNumId w:val="4"/>
  </w:num>
  <w:num w:numId="11" w16cid:durableId="503007952">
    <w:abstractNumId w:val="14"/>
  </w:num>
  <w:num w:numId="12" w16cid:durableId="19960588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5878011">
    <w:abstractNumId w:val="38"/>
  </w:num>
  <w:num w:numId="14" w16cid:durableId="366759505">
    <w:abstractNumId w:val="2"/>
  </w:num>
  <w:num w:numId="15" w16cid:durableId="1268272884">
    <w:abstractNumId w:val="29"/>
  </w:num>
  <w:num w:numId="16" w16cid:durableId="735054821">
    <w:abstractNumId w:val="15"/>
  </w:num>
  <w:num w:numId="17" w16cid:durableId="1715806195">
    <w:abstractNumId w:val="25"/>
  </w:num>
  <w:num w:numId="18" w16cid:durableId="650252505">
    <w:abstractNumId w:val="18"/>
  </w:num>
  <w:num w:numId="19" w16cid:durableId="770006381">
    <w:abstractNumId w:val="39"/>
  </w:num>
  <w:num w:numId="20" w16cid:durableId="855382683">
    <w:abstractNumId w:val="34"/>
  </w:num>
  <w:num w:numId="21" w16cid:durableId="1356689747">
    <w:abstractNumId w:val="12"/>
  </w:num>
  <w:num w:numId="22" w16cid:durableId="191000001">
    <w:abstractNumId w:val="20"/>
  </w:num>
  <w:num w:numId="23" w16cid:durableId="613945608">
    <w:abstractNumId w:val="32"/>
  </w:num>
  <w:num w:numId="24" w16cid:durableId="45684398">
    <w:abstractNumId w:val="22"/>
  </w:num>
  <w:num w:numId="25" w16cid:durableId="955066599">
    <w:abstractNumId w:val="6"/>
  </w:num>
  <w:num w:numId="26" w16cid:durableId="1904215421">
    <w:abstractNumId w:val="17"/>
  </w:num>
  <w:num w:numId="27" w16cid:durableId="580677949">
    <w:abstractNumId w:val="10"/>
  </w:num>
  <w:num w:numId="28" w16cid:durableId="227688969">
    <w:abstractNumId w:val="13"/>
  </w:num>
  <w:num w:numId="29" w16cid:durableId="1336882888">
    <w:abstractNumId w:val="36"/>
  </w:num>
  <w:num w:numId="30" w16cid:durableId="2123114504">
    <w:abstractNumId w:val="1"/>
  </w:num>
  <w:num w:numId="31" w16cid:durableId="1145582908">
    <w:abstractNumId w:val="31"/>
  </w:num>
  <w:num w:numId="32" w16cid:durableId="702512332">
    <w:abstractNumId w:val="7"/>
  </w:num>
  <w:num w:numId="33" w16cid:durableId="746918633">
    <w:abstractNumId w:val="33"/>
  </w:num>
  <w:num w:numId="34" w16cid:durableId="1075977193">
    <w:abstractNumId w:val="37"/>
  </w:num>
  <w:num w:numId="35" w16cid:durableId="1970088090">
    <w:abstractNumId w:val="26"/>
  </w:num>
  <w:num w:numId="36" w16cid:durableId="1873610584">
    <w:abstractNumId w:val="11"/>
  </w:num>
  <w:num w:numId="37" w16cid:durableId="2070689072">
    <w:abstractNumId w:val="40"/>
  </w:num>
  <w:num w:numId="38" w16cid:durableId="688995037">
    <w:abstractNumId w:val="9"/>
  </w:num>
  <w:num w:numId="39" w16cid:durableId="582180319">
    <w:abstractNumId w:val="8"/>
  </w:num>
  <w:num w:numId="40" w16cid:durableId="1541360358">
    <w:abstractNumId w:val="27"/>
  </w:num>
  <w:num w:numId="41" w16cid:durableId="767043322">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50C"/>
    <w:rsid w:val="00002A9F"/>
    <w:rsid w:val="000034EB"/>
    <w:rsid w:val="00003854"/>
    <w:rsid w:val="00003EA0"/>
    <w:rsid w:val="000044A7"/>
    <w:rsid w:val="000044C6"/>
    <w:rsid w:val="0000478B"/>
    <w:rsid w:val="00005726"/>
    <w:rsid w:val="00005955"/>
    <w:rsid w:val="00006779"/>
    <w:rsid w:val="00006DAF"/>
    <w:rsid w:val="00006F83"/>
    <w:rsid w:val="000076E7"/>
    <w:rsid w:val="00007C2B"/>
    <w:rsid w:val="00007D6C"/>
    <w:rsid w:val="00007E79"/>
    <w:rsid w:val="00010505"/>
    <w:rsid w:val="00010720"/>
    <w:rsid w:val="00010EA1"/>
    <w:rsid w:val="00011BA0"/>
    <w:rsid w:val="00011C91"/>
    <w:rsid w:val="0001266C"/>
    <w:rsid w:val="00013018"/>
    <w:rsid w:val="000131F7"/>
    <w:rsid w:val="00013798"/>
    <w:rsid w:val="000138D1"/>
    <w:rsid w:val="0001448D"/>
    <w:rsid w:val="0001618E"/>
    <w:rsid w:val="0001623C"/>
    <w:rsid w:val="000163AF"/>
    <w:rsid w:val="0001675E"/>
    <w:rsid w:val="00017020"/>
    <w:rsid w:val="00017205"/>
    <w:rsid w:val="00017281"/>
    <w:rsid w:val="000172F8"/>
    <w:rsid w:val="00017477"/>
    <w:rsid w:val="00017780"/>
    <w:rsid w:val="00017DFF"/>
    <w:rsid w:val="00017E44"/>
    <w:rsid w:val="00020F18"/>
    <w:rsid w:val="00021006"/>
    <w:rsid w:val="00021AC5"/>
    <w:rsid w:val="00021EAC"/>
    <w:rsid w:val="0002213F"/>
    <w:rsid w:val="0002226D"/>
    <w:rsid w:val="00023ABE"/>
    <w:rsid w:val="00024242"/>
    <w:rsid w:val="00024288"/>
    <w:rsid w:val="00024C2F"/>
    <w:rsid w:val="00024CC0"/>
    <w:rsid w:val="000259F2"/>
    <w:rsid w:val="00025EA0"/>
    <w:rsid w:val="0002622E"/>
    <w:rsid w:val="000265C0"/>
    <w:rsid w:val="00026FE4"/>
    <w:rsid w:val="000270A3"/>
    <w:rsid w:val="00027A05"/>
    <w:rsid w:val="00027A0F"/>
    <w:rsid w:val="00027D0E"/>
    <w:rsid w:val="0003016D"/>
    <w:rsid w:val="0003033F"/>
    <w:rsid w:val="0003035A"/>
    <w:rsid w:val="000312BC"/>
    <w:rsid w:val="00031661"/>
    <w:rsid w:val="000318F7"/>
    <w:rsid w:val="00031A32"/>
    <w:rsid w:val="00031A33"/>
    <w:rsid w:val="00032904"/>
    <w:rsid w:val="00032F29"/>
    <w:rsid w:val="0003469A"/>
    <w:rsid w:val="00034A7A"/>
    <w:rsid w:val="00034EDC"/>
    <w:rsid w:val="0003520A"/>
    <w:rsid w:val="00035328"/>
    <w:rsid w:val="00036532"/>
    <w:rsid w:val="000365EF"/>
    <w:rsid w:val="00036A03"/>
    <w:rsid w:val="0003717F"/>
    <w:rsid w:val="00037238"/>
    <w:rsid w:val="00037FFE"/>
    <w:rsid w:val="00040CB7"/>
    <w:rsid w:val="00040D02"/>
    <w:rsid w:val="000417AC"/>
    <w:rsid w:val="000419F7"/>
    <w:rsid w:val="00041F3E"/>
    <w:rsid w:val="00041FE7"/>
    <w:rsid w:val="000425AB"/>
    <w:rsid w:val="00043634"/>
    <w:rsid w:val="0004364C"/>
    <w:rsid w:val="00044FE4"/>
    <w:rsid w:val="0004501C"/>
    <w:rsid w:val="0004507F"/>
    <w:rsid w:val="000451DF"/>
    <w:rsid w:val="000456C9"/>
    <w:rsid w:val="00046554"/>
    <w:rsid w:val="00046C13"/>
    <w:rsid w:val="00046DF9"/>
    <w:rsid w:val="00047242"/>
    <w:rsid w:val="0004731C"/>
    <w:rsid w:val="00047334"/>
    <w:rsid w:val="0004739B"/>
    <w:rsid w:val="00047ED3"/>
    <w:rsid w:val="000506F7"/>
    <w:rsid w:val="00050AA6"/>
    <w:rsid w:val="00051316"/>
    <w:rsid w:val="000519EB"/>
    <w:rsid w:val="00051E35"/>
    <w:rsid w:val="00052106"/>
    <w:rsid w:val="00052177"/>
    <w:rsid w:val="0005228F"/>
    <w:rsid w:val="00052EF0"/>
    <w:rsid w:val="00054073"/>
    <w:rsid w:val="00054B77"/>
    <w:rsid w:val="000550C0"/>
    <w:rsid w:val="00055BF5"/>
    <w:rsid w:val="00055D0C"/>
    <w:rsid w:val="0005641D"/>
    <w:rsid w:val="000567EE"/>
    <w:rsid w:val="00057434"/>
    <w:rsid w:val="000576B4"/>
    <w:rsid w:val="000579DE"/>
    <w:rsid w:val="000607A7"/>
    <w:rsid w:val="000609FA"/>
    <w:rsid w:val="00060B1A"/>
    <w:rsid w:val="00061383"/>
    <w:rsid w:val="00061A6D"/>
    <w:rsid w:val="00061DF5"/>
    <w:rsid w:val="0006267D"/>
    <w:rsid w:val="00063D3C"/>
    <w:rsid w:val="00064C1C"/>
    <w:rsid w:val="000650C7"/>
    <w:rsid w:val="00065209"/>
    <w:rsid w:val="0006523E"/>
    <w:rsid w:val="00065DF5"/>
    <w:rsid w:val="000667DF"/>
    <w:rsid w:val="000667F2"/>
    <w:rsid w:val="00066FA6"/>
    <w:rsid w:val="00070166"/>
    <w:rsid w:val="000702B2"/>
    <w:rsid w:val="000707D0"/>
    <w:rsid w:val="00070DDA"/>
    <w:rsid w:val="0007128B"/>
    <w:rsid w:val="0007136C"/>
    <w:rsid w:val="000719BE"/>
    <w:rsid w:val="00072194"/>
    <w:rsid w:val="0007242A"/>
    <w:rsid w:val="00073740"/>
    <w:rsid w:val="000739F3"/>
    <w:rsid w:val="00074C73"/>
    <w:rsid w:val="00074C82"/>
    <w:rsid w:val="00074D5A"/>
    <w:rsid w:val="00075A47"/>
    <w:rsid w:val="00075A77"/>
    <w:rsid w:val="00075AC0"/>
    <w:rsid w:val="00075C54"/>
    <w:rsid w:val="00075DCF"/>
    <w:rsid w:val="00075E48"/>
    <w:rsid w:val="00076750"/>
    <w:rsid w:val="00077021"/>
    <w:rsid w:val="00077512"/>
    <w:rsid w:val="00077CA6"/>
    <w:rsid w:val="000801DF"/>
    <w:rsid w:val="0008031C"/>
    <w:rsid w:val="00080F91"/>
    <w:rsid w:val="000817A1"/>
    <w:rsid w:val="00081A5E"/>
    <w:rsid w:val="00081A71"/>
    <w:rsid w:val="00082006"/>
    <w:rsid w:val="0008263F"/>
    <w:rsid w:val="00083469"/>
    <w:rsid w:val="000842C2"/>
    <w:rsid w:val="00084D38"/>
    <w:rsid w:val="00084EBC"/>
    <w:rsid w:val="00085263"/>
    <w:rsid w:val="00085567"/>
    <w:rsid w:val="000856CA"/>
    <w:rsid w:val="0008588A"/>
    <w:rsid w:val="00085B98"/>
    <w:rsid w:val="00085DCC"/>
    <w:rsid w:val="000861BB"/>
    <w:rsid w:val="0008666A"/>
    <w:rsid w:val="00087006"/>
    <w:rsid w:val="0008734F"/>
    <w:rsid w:val="00087675"/>
    <w:rsid w:val="00087A61"/>
    <w:rsid w:val="00087CBE"/>
    <w:rsid w:val="00087CE3"/>
    <w:rsid w:val="00087D0F"/>
    <w:rsid w:val="000901F2"/>
    <w:rsid w:val="0009086E"/>
    <w:rsid w:val="00091BEC"/>
    <w:rsid w:val="0009234A"/>
    <w:rsid w:val="00092BC2"/>
    <w:rsid w:val="000937A7"/>
    <w:rsid w:val="0009409E"/>
    <w:rsid w:val="000941B4"/>
    <w:rsid w:val="00094674"/>
    <w:rsid w:val="000948A7"/>
    <w:rsid w:val="000953F9"/>
    <w:rsid w:val="00095660"/>
    <w:rsid w:val="000957BF"/>
    <w:rsid w:val="0009622A"/>
    <w:rsid w:val="00096447"/>
    <w:rsid w:val="00096631"/>
    <w:rsid w:val="00096B5C"/>
    <w:rsid w:val="00096FCC"/>
    <w:rsid w:val="00097287"/>
    <w:rsid w:val="0009741E"/>
    <w:rsid w:val="00097C48"/>
    <w:rsid w:val="000A04BA"/>
    <w:rsid w:val="000A05F0"/>
    <w:rsid w:val="000A07E5"/>
    <w:rsid w:val="000A0D4B"/>
    <w:rsid w:val="000A16F2"/>
    <w:rsid w:val="000A1A03"/>
    <w:rsid w:val="000A21D4"/>
    <w:rsid w:val="000A22E4"/>
    <w:rsid w:val="000A2878"/>
    <w:rsid w:val="000A28AC"/>
    <w:rsid w:val="000A2C17"/>
    <w:rsid w:val="000A34F8"/>
    <w:rsid w:val="000A446B"/>
    <w:rsid w:val="000A46C8"/>
    <w:rsid w:val="000A4F89"/>
    <w:rsid w:val="000A50ED"/>
    <w:rsid w:val="000A52F2"/>
    <w:rsid w:val="000A64B4"/>
    <w:rsid w:val="000A655A"/>
    <w:rsid w:val="000A6736"/>
    <w:rsid w:val="000A67D3"/>
    <w:rsid w:val="000A6D66"/>
    <w:rsid w:val="000A6F34"/>
    <w:rsid w:val="000A75E6"/>
    <w:rsid w:val="000A79A9"/>
    <w:rsid w:val="000A7A91"/>
    <w:rsid w:val="000A7D00"/>
    <w:rsid w:val="000A7E90"/>
    <w:rsid w:val="000B10CC"/>
    <w:rsid w:val="000B1518"/>
    <w:rsid w:val="000B1587"/>
    <w:rsid w:val="000B1BD1"/>
    <w:rsid w:val="000B1F34"/>
    <w:rsid w:val="000B22A3"/>
    <w:rsid w:val="000B2C28"/>
    <w:rsid w:val="000B2C6F"/>
    <w:rsid w:val="000B2FDD"/>
    <w:rsid w:val="000B30B5"/>
    <w:rsid w:val="000B4067"/>
    <w:rsid w:val="000B4741"/>
    <w:rsid w:val="000B5BFE"/>
    <w:rsid w:val="000B5C67"/>
    <w:rsid w:val="000B6D42"/>
    <w:rsid w:val="000B7075"/>
    <w:rsid w:val="000B77BA"/>
    <w:rsid w:val="000B7B6B"/>
    <w:rsid w:val="000B7DB3"/>
    <w:rsid w:val="000C081E"/>
    <w:rsid w:val="000C0BCA"/>
    <w:rsid w:val="000C1282"/>
    <w:rsid w:val="000C1459"/>
    <w:rsid w:val="000C1701"/>
    <w:rsid w:val="000C1AAE"/>
    <w:rsid w:val="000C2DBC"/>
    <w:rsid w:val="000C2DF7"/>
    <w:rsid w:val="000C344D"/>
    <w:rsid w:val="000C41A0"/>
    <w:rsid w:val="000C4460"/>
    <w:rsid w:val="000C4D03"/>
    <w:rsid w:val="000C5195"/>
    <w:rsid w:val="000C5395"/>
    <w:rsid w:val="000C59DE"/>
    <w:rsid w:val="000C5BCA"/>
    <w:rsid w:val="000C5D20"/>
    <w:rsid w:val="000C5E6F"/>
    <w:rsid w:val="000C64D1"/>
    <w:rsid w:val="000C6B57"/>
    <w:rsid w:val="000C7146"/>
    <w:rsid w:val="000C7482"/>
    <w:rsid w:val="000C7695"/>
    <w:rsid w:val="000D0D2D"/>
    <w:rsid w:val="000D0E5B"/>
    <w:rsid w:val="000D0FB6"/>
    <w:rsid w:val="000D198D"/>
    <w:rsid w:val="000D1DCC"/>
    <w:rsid w:val="000D255A"/>
    <w:rsid w:val="000D2D7D"/>
    <w:rsid w:val="000D2E45"/>
    <w:rsid w:val="000D32CA"/>
    <w:rsid w:val="000D3D4D"/>
    <w:rsid w:val="000D412C"/>
    <w:rsid w:val="000D43AE"/>
    <w:rsid w:val="000D4ADB"/>
    <w:rsid w:val="000D5963"/>
    <w:rsid w:val="000D61AB"/>
    <w:rsid w:val="000D6591"/>
    <w:rsid w:val="000D6A05"/>
    <w:rsid w:val="000D6DFE"/>
    <w:rsid w:val="000E042A"/>
    <w:rsid w:val="000E0837"/>
    <w:rsid w:val="000E0DE9"/>
    <w:rsid w:val="000E0E4E"/>
    <w:rsid w:val="000E11FB"/>
    <w:rsid w:val="000E1411"/>
    <w:rsid w:val="000E2CCE"/>
    <w:rsid w:val="000E4004"/>
    <w:rsid w:val="000E510A"/>
    <w:rsid w:val="000E599E"/>
    <w:rsid w:val="000E62FA"/>
    <w:rsid w:val="000E63B7"/>
    <w:rsid w:val="000E6410"/>
    <w:rsid w:val="000E6709"/>
    <w:rsid w:val="000E6A85"/>
    <w:rsid w:val="000E6E30"/>
    <w:rsid w:val="000E6EC4"/>
    <w:rsid w:val="000E7415"/>
    <w:rsid w:val="000E77D8"/>
    <w:rsid w:val="000E796D"/>
    <w:rsid w:val="000E7B38"/>
    <w:rsid w:val="000F0654"/>
    <w:rsid w:val="000F1072"/>
    <w:rsid w:val="000F1522"/>
    <w:rsid w:val="000F1528"/>
    <w:rsid w:val="000F1F44"/>
    <w:rsid w:val="000F2CA2"/>
    <w:rsid w:val="000F322B"/>
    <w:rsid w:val="000F3900"/>
    <w:rsid w:val="000F3FFA"/>
    <w:rsid w:val="000F42A6"/>
    <w:rsid w:val="000F4356"/>
    <w:rsid w:val="000F4F07"/>
    <w:rsid w:val="000F5264"/>
    <w:rsid w:val="000F544D"/>
    <w:rsid w:val="000F5866"/>
    <w:rsid w:val="000F6734"/>
    <w:rsid w:val="000F69E8"/>
    <w:rsid w:val="000F6BE6"/>
    <w:rsid w:val="000F6BFC"/>
    <w:rsid w:val="000F6CAB"/>
    <w:rsid w:val="000F7244"/>
    <w:rsid w:val="000F776A"/>
    <w:rsid w:val="000F7A8F"/>
    <w:rsid w:val="000F7DA4"/>
    <w:rsid w:val="000F7FBC"/>
    <w:rsid w:val="0010008D"/>
    <w:rsid w:val="001009E7"/>
    <w:rsid w:val="00100BDD"/>
    <w:rsid w:val="00100D15"/>
    <w:rsid w:val="00100DC0"/>
    <w:rsid w:val="00101042"/>
    <w:rsid w:val="0010145D"/>
    <w:rsid w:val="0010147F"/>
    <w:rsid w:val="001015BF"/>
    <w:rsid w:val="001027F3"/>
    <w:rsid w:val="00102A87"/>
    <w:rsid w:val="0010370F"/>
    <w:rsid w:val="00103A02"/>
    <w:rsid w:val="00103D46"/>
    <w:rsid w:val="00104636"/>
    <w:rsid w:val="00104AE3"/>
    <w:rsid w:val="00104C25"/>
    <w:rsid w:val="00105877"/>
    <w:rsid w:val="00105B59"/>
    <w:rsid w:val="00106DED"/>
    <w:rsid w:val="0010706D"/>
    <w:rsid w:val="001072E0"/>
    <w:rsid w:val="00107726"/>
    <w:rsid w:val="001078EB"/>
    <w:rsid w:val="001101F6"/>
    <w:rsid w:val="0011123E"/>
    <w:rsid w:val="001114DC"/>
    <w:rsid w:val="0011276D"/>
    <w:rsid w:val="00112F9A"/>
    <w:rsid w:val="001132A4"/>
    <w:rsid w:val="00113A16"/>
    <w:rsid w:val="00113C3C"/>
    <w:rsid w:val="001140EE"/>
    <w:rsid w:val="0011412D"/>
    <w:rsid w:val="0011430E"/>
    <w:rsid w:val="001144AB"/>
    <w:rsid w:val="001145C4"/>
    <w:rsid w:val="00114654"/>
    <w:rsid w:val="001152FD"/>
    <w:rsid w:val="00115826"/>
    <w:rsid w:val="001165D8"/>
    <w:rsid w:val="00116797"/>
    <w:rsid w:val="00116986"/>
    <w:rsid w:val="001169EF"/>
    <w:rsid w:val="00116A55"/>
    <w:rsid w:val="00116B1B"/>
    <w:rsid w:val="00116D55"/>
    <w:rsid w:val="00116E4D"/>
    <w:rsid w:val="00116EAB"/>
    <w:rsid w:val="001170E2"/>
    <w:rsid w:val="0011791E"/>
    <w:rsid w:val="0011797B"/>
    <w:rsid w:val="001179AB"/>
    <w:rsid w:val="00117B48"/>
    <w:rsid w:val="00117DCF"/>
    <w:rsid w:val="00120404"/>
    <w:rsid w:val="0012095E"/>
    <w:rsid w:val="00121CA5"/>
    <w:rsid w:val="00121F78"/>
    <w:rsid w:val="00121FE0"/>
    <w:rsid w:val="001220E5"/>
    <w:rsid w:val="001225B0"/>
    <w:rsid w:val="001225BB"/>
    <w:rsid w:val="001239B7"/>
    <w:rsid w:val="00123AF2"/>
    <w:rsid w:val="00125A35"/>
    <w:rsid w:val="00126343"/>
    <w:rsid w:val="001268F9"/>
    <w:rsid w:val="001274FD"/>
    <w:rsid w:val="00127B2B"/>
    <w:rsid w:val="00127E2D"/>
    <w:rsid w:val="0013004B"/>
    <w:rsid w:val="001300D1"/>
    <w:rsid w:val="001302DA"/>
    <w:rsid w:val="00130ABB"/>
    <w:rsid w:val="00130FFD"/>
    <w:rsid w:val="001313C7"/>
    <w:rsid w:val="00131614"/>
    <w:rsid w:val="0013175D"/>
    <w:rsid w:val="00131B46"/>
    <w:rsid w:val="00131CA4"/>
    <w:rsid w:val="00132636"/>
    <w:rsid w:val="00132708"/>
    <w:rsid w:val="00132E51"/>
    <w:rsid w:val="00133781"/>
    <w:rsid w:val="00133AA9"/>
    <w:rsid w:val="00133EE7"/>
    <w:rsid w:val="00133F6A"/>
    <w:rsid w:val="00134B76"/>
    <w:rsid w:val="001350D7"/>
    <w:rsid w:val="0013513E"/>
    <w:rsid w:val="001351C9"/>
    <w:rsid w:val="001354C8"/>
    <w:rsid w:val="0013591B"/>
    <w:rsid w:val="00135923"/>
    <w:rsid w:val="00135BF6"/>
    <w:rsid w:val="00135FB6"/>
    <w:rsid w:val="00136F45"/>
    <w:rsid w:val="0013797C"/>
    <w:rsid w:val="00137DA0"/>
    <w:rsid w:val="00137DBC"/>
    <w:rsid w:val="001418C2"/>
    <w:rsid w:val="00141AE6"/>
    <w:rsid w:val="00141FFE"/>
    <w:rsid w:val="001427FF"/>
    <w:rsid w:val="001433DB"/>
    <w:rsid w:val="0014362C"/>
    <w:rsid w:val="0014483E"/>
    <w:rsid w:val="00144C23"/>
    <w:rsid w:val="00144E96"/>
    <w:rsid w:val="001450B6"/>
    <w:rsid w:val="0014672B"/>
    <w:rsid w:val="001469DA"/>
    <w:rsid w:val="00147D1D"/>
    <w:rsid w:val="001503BD"/>
    <w:rsid w:val="0015064A"/>
    <w:rsid w:val="00150908"/>
    <w:rsid w:val="00150A1D"/>
    <w:rsid w:val="00151004"/>
    <w:rsid w:val="00151083"/>
    <w:rsid w:val="001528B7"/>
    <w:rsid w:val="00152C2D"/>
    <w:rsid w:val="00152FED"/>
    <w:rsid w:val="00153E1D"/>
    <w:rsid w:val="001553DB"/>
    <w:rsid w:val="00155543"/>
    <w:rsid w:val="001559F4"/>
    <w:rsid w:val="00155B06"/>
    <w:rsid w:val="00156F73"/>
    <w:rsid w:val="00157CE4"/>
    <w:rsid w:val="00160929"/>
    <w:rsid w:val="00161368"/>
    <w:rsid w:val="00161671"/>
    <w:rsid w:val="00161EC4"/>
    <w:rsid w:val="0016297A"/>
    <w:rsid w:val="00162C48"/>
    <w:rsid w:val="001632D0"/>
    <w:rsid w:val="00163755"/>
    <w:rsid w:val="001639CF"/>
    <w:rsid w:val="00163D50"/>
    <w:rsid w:val="00164F8E"/>
    <w:rsid w:val="00165D09"/>
    <w:rsid w:val="00165E14"/>
    <w:rsid w:val="0016607E"/>
    <w:rsid w:val="00167139"/>
    <w:rsid w:val="00167775"/>
    <w:rsid w:val="00170095"/>
    <w:rsid w:val="00170320"/>
    <w:rsid w:val="001719B7"/>
    <w:rsid w:val="00171B0A"/>
    <w:rsid w:val="00171DC1"/>
    <w:rsid w:val="001724D0"/>
    <w:rsid w:val="00172574"/>
    <w:rsid w:val="00172729"/>
    <w:rsid w:val="00172AE2"/>
    <w:rsid w:val="00172B1C"/>
    <w:rsid w:val="00172DDD"/>
    <w:rsid w:val="00172F55"/>
    <w:rsid w:val="001745DF"/>
    <w:rsid w:val="001745F8"/>
    <w:rsid w:val="001749BA"/>
    <w:rsid w:val="00174BCA"/>
    <w:rsid w:val="00175036"/>
    <w:rsid w:val="00175128"/>
    <w:rsid w:val="00175945"/>
    <w:rsid w:val="00176267"/>
    <w:rsid w:val="00177D0C"/>
    <w:rsid w:val="00177DD5"/>
    <w:rsid w:val="00177EA7"/>
    <w:rsid w:val="00180052"/>
    <w:rsid w:val="001801DC"/>
    <w:rsid w:val="00180711"/>
    <w:rsid w:val="001808E0"/>
    <w:rsid w:val="0018094C"/>
    <w:rsid w:val="00180AF5"/>
    <w:rsid w:val="00180BDA"/>
    <w:rsid w:val="001811FD"/>
    <w:rsid w:val="00181560"/>
    <w:rsid w:val="0018156A"/>
    <w:rsid w:val="00181FF0"/>
    <w:rsid w:val="001822B9"/>
    <w:rsid w:val="001827AC"/>
    <w:rsid w:val="001836DA"/>
    <w:rsid w:val="00183715"/>
    <w:rsid w:val="00183A27"/>
    <w:rsid w:val="00184DF0"/>
    <w:rsid w:val="00185966"/>
    <w:rsid w:val="00185B64"/>
    <w:rsid w:val="00185E25"/>
    <w:rsid w:val="0018604A"/>
    <w:rsid w:val="00186859"/>
    <w:rsid w:val="00186FA5"/>
    <w:rsid w:val="00187050"/>
    <w:rsid w:val="0018767F"/>
    <w:rsid w:val="001878CE"/>
    <w:rsid w:val="00187DE3"/>
    <w:rsid w:val="0019084F"/>
    <w:rsid w:val="0019092A"/>
    <w:rsid w:val="00191117"/>
    <w:rsid w:val="001914FD"/>
    <w:rsid w:val="001915AF"/>
    <w:rsid w:val="0019177D"/>
    <w:rsid w:val="00191863"/>
    <w:rsid w:val="00191B1F"/>
    <w:rsid w:val="00192087"/>
    <w:rsid w:val="001923AE"/>
    <w:rsid w:val="001926D5"/>
    <w:rsid w:val="00192982"/>
    <w:rsid w:val="00193283"/>
    <w:rsid w:val="00193836"/>
    <w:rsid w:val="00194730"/>
    <w:rsid w:val="00194F80"/>
    <w:rsid w:val="00195027"/>
    <w:rsid w:val="0019530F"/>
    <w:rsid w:val="0019581F"/>
    <w:rsid w:val="001959EB"/>
    <w:rsid w:val="0019657E"/>
    <w:rsid w:val="001969F8"/>
    <w:rsid w:val="00196AD0"/>
    <w:rsid w:val="00196B02"/>
    <w:rsid w:val="00196B14"/>
    <w:rsid w:val="00197DD1"/>
    <w:rsid w:val="001A0D82"/>
    <w:rsid w:val="001A1628"/>
    <w:rsid w:val="001A2547"/>
    <w:rsid w:val="001A2A2F"/>
    <w:rsid w:val="001A2BD9"/>
    <w:rsid w:val="001A2FD1"/>
    <w:rsid w:val="001A3554"/>
    <w:rsid w:val="001A3601"/>
    <w:rsid w:val="001A3697"/>
    <w:rsid w:val="001A3E03"/>
    <w:rsid w:val="001A3FBF"/>
    <w:rsid w:val="001A42DD"/>
    <w:rsid w:val="001A440E"/>
    <w:rsid w:val="001A5234"/>
    <w:rsid w:val="001A552B"/>
    <w:rsid w:val="001A5EDD"/>
    <w:rsid w:val="001A62B2"/>
    <w:rsid w:val="001A6FDD"/>
    <w:rsid w:val="001A6FEB"/>
    <w:rsid w:val="001A7404"/>
    <w:rsid w:val="001A75E1"/>
    <w:rsid w:val="001B0063"/>
    <w:rsid w:val="001B030D"/>
    <w:rsid w:val="001B113D"/>
    <w:rsid w:val="001B1A4D"/>
    <w:rsid w:val="001B21BA"/>
    <w:rsid w:val="001B2702"/>
    <w:rsid w:val="001B2764"/>
    <w:rsid w:val="001B2C5E"/>
    <w:rsid w:val="001B34B7"/>
    <w:rsid w:val="001B3D4B"/>
    <w:rsid w:val="001B40E8"/>
    <w:rsid w:val="001B44C9"/>
    <w:rsid w:val="001B45DD"/>
    <w:rsid w:val="001B5227"/>
    <w:rsid w:val="001B5ECB"/>
    <w:rsid w:val="001B619E"/>
    <w:rsid w:val="001B6454"/>
    <w:rsid w:val="001B6959"/>
    <w:rsid w:val="001B6D4B"/>
    <w:rsid w:val="001B6FBF"/>
    <w:rsid w:val="001B7355"/>
    <w:rsid w:val="001B77E6"/>
    <w:rsid w:val="001B7B1A"/>
    <w:rsid w:val="001C0B8E"/>
    <w:rsid w:val="001C0D82"/>
    <w:rsid w:val="001C0E45"/>
    <w:rsid w:val="001C15EE"/>
    <w:rsid w:val="001C1D92"/>
    <w:rsid w:val="001C41FC"/>
    <w:rsid w:val="001C4538"/>
    <w:rsid w:val="001C45B6"/>
    <w:rsid w:val="001C49FC"/>
    <w:rsid w:val="001C4FF9"/>
    <w:rsid w:val="001C51EF"/>
    <w:rsid w:val="001C580E"/>
    <w:rsid w:val="001C5B6A"/>
    <w:rsid w:val="001C60FA"/>
    <w:rsid w:val="001C62FB"/>
    <w:rsid w:val="001C6CA4"/>
    <w:rsid w:val="001C7764"/>
    <w:rsid w:val="001C7AD8"/>
    <w:rsid w:val="001C7CBD"/>
    <w:rsid w:val="001C7D02"/>
    <w:rsid w:val="001D07DE"/>
    <w:rsid w:val="001D08E9"/>
    <w:rsid w:val="001D0A2E"/>
    <w:rsid w:val="001D1B02"/>
    <w:rsid w:val="001D1E37"/>
    <w:rsid w:val="001D2871"/>
    <w:rsid w:val="001D2D2B"/>
    <w:rsid w:val="001D307B"/>
    <w:rsid w:val="001D309B"/>
    <w:rsid w:val="001D3329"/>
    <w:rsid w:val="001D354C"/>
    <w:rsid w:val="001D3637"/>
    <w:rsid w:val="001D3C4B"/>
    <w:rsid w:val="001D3DD3"/>
    <w:rsid w:val="001D42D6"/>
    <w:rsid w:val="001D4901"/>
    <w:rsid w:val="001D4B08"/>
    <w:rsid w:val="001D4CEC"/>
    <w:rsid w:val="001D51C5"/>
    <w:rsid w:val="001D5352"/>
    <w:rsid w:val="001D59EC"/>
    <w:rsid w:val="001D5D20"/>
    <w:rsid w:val="001D694D"/>
    <w:rsid w:val="001D6C9E"/>
    <w:rsid w:val="001D7934"/>
    <w:rsid w:val="001D7BA7"/>
    <w:rsid w:val="001D7DC0"/>
    <w:rsid w:val="001E0863"/>
    <w:rsid w:val="001E163A"/>
    <w:rsid w:val="001E1D06"/>
    <w:rsid w:val="001E2086"/>
    <w:rsid w:val="001E269A"/>
    <w:rsid w:val="001E29B9"/>
    <w:rsid w:val="001E3265"/>
    <w:rsid w:val="001E3B2A"/>
    <w:rsid w:val="001E452A"/>
    <w:rsid w:val="001E4AE4"/>
    <w:rsid w:val="001E5025"/>
    <w:rsid w:val="001E5089"/>
    <w:rsid w:val="001E55B9"/>
    <w:rsid w:val="001E57CA"/>
    <w:rsid w:val="001E5FDE"/>
    <w:rsid w:val="001E603E"/>
    <w:rsid w:val="001E6A31"/>
    <w:rsid w:val="001E6BBD"/>
    <w:rsid w:val="001E7123"/>
    <w:rsid w:val="001E7F7B"/>
    <w:rsid w:val="001F152C"/>
    <w:rsid w:val="001F1AC9"/>
    <w:rsid w:val="001F207F"/>
    <w:rsid w:val="001F220B"/>
    <w:rsid w:val="001F2667"/>
    <w:rsid w:val="001F2E53"/>
    <w:rsid w:val="001F367A"/>
    <w:rsid w:val="001F3D3A"/>
    <w:rsid w:val="001F3D45"/>
    <w:rsid w:val="001F4600"/>
    <w:rsid w:val="001F4856"/>
    <w:rsid w:val="001F4BE5"/>
    <w:rsid w:val="001F5973"/>
    <w:rsid w:val="001F6A68"/>
    <w:rsid w:val="001F6BDD"/>
    <w:rsid w:val="001F70A6"/>
    <w:rsid w:val="001F70AD"/>
    <w:rsid w:val="001F713B"/>
    <w:rsid w:val="00200492"/>
    <w:rsid w:val="00200699"/>
    <w:rsid w:val="00200A6E"/>
    <w:rsid w:val="00201254"/>
    <w:rsid w:val="00201AC3"/>
    <w:rsid w:val="002022AB"/>
    <w:rsid w:val="002032FA"/>
    <w:rsid w:val="00203457"/>
    <w:rsid w:val="00203795"/>
    <w:rsid w:val="002037D7"/>
    <w:rsid w:val="002040C5"/>
    <w:rsid w:val="0020470D"/>
    <w:rsid w:val="0020479D"/>
    <w:rsid w:val="00204831"/>
    <w:rsid w:val="00204E19"/>
    <w:rsid w:val="00205108"/>
    <w:rsid w:val="0020515F"/>
    <w:rsid w:val="00205543"/>
    <w:rsid w:val="00205A5A"/>
    <w:rsid w:val="00205DFD"/>
    <w:rsid w:val="00205E4D"/>
    <w:rsid w:val="0020681A"/>
    <w:rsid w:val="00206B6E"/>
    <w:rsid w:val="00206E8E"/>
    <w:rsid w:val="00207163"/>
    <w:rsid w:val="00207C70"/>
    <w:rsid w:val="00207DE0"/>
    <w:rsid w:val="002102C5"/>
    <w:rsid w:val="00210427"/>
    <w:rsid w:val="00210603"/>
    <w:rsid w:val="00210ABC"/>
    <w:rsid w:val="00211A8A"/>
    <w:rsid w:val="00212454"/>
    <w:rsid w:val="00212A71"/>
    <w:rsid w:val="00212C60"/>
    <w:rsid w:val="00212E62"/>
    <w:rsid w:val="0021359F"/>
    <w:rsid w:val="00213DCD"/>
    <w:rsid w:val="002141D1"/>
    <w:rsid w:val="00214435"/>
    <w:rsid w:val="00214973"/>
    <w:rsid w:val="00214B81"/>
    <w:rsid w:val="00214F94"/>
    <w:rsid w:val="00215732"/>
    <w:rsid w:val="0021614B"/>
    <w:rsid w:val="00216349"/>
    <w:rsid w:val="00216A7D"/>
    <w:rsid w:val="00217458"/>
    <w:rsid w:val="00217622"/>
    <w:rsid w:val="00217CC3"/>
    <w:rsid w:val="00217F73"/>
    <w:rsid w:val="0022070E"/>
    <w:rsid w:val="002207C8"/>
    <w:rsid w:val="00220C34"/>
    <w:rsid w:val="002222A2"/>
    <w:rsid w:val="00222C42"/>
    <w:rsid w:val="00222C69"/>
    <w:rsid w:val="00222D99"/>
    <w:rsid w:val="00222F76"/>
    <w:rsid w:val="00223AB2"/>
    <w:rsid w:val="00223D14"/>
    <w:rsid w:val="00223E6D"/>
    <w:rsid w:val="00224301"/>
    <w:rsid w:val="00224341"/>
    <w:rsid w:val="002250E4"/>
    <w:rsid w:val="002252A3"/>
    <w:rsid w:val="00225391"/>
    <w:rsid w:val="00225978"/>
    <w:rsid w:val="00225B00"/>
    <w:rsid w:val="002266E3"/>
    <w:rsid w:val="00226B70"/>
    <w:rsid w:val="002300FE"/>
    <w:rsid w:val="0023116A"/>
    <w:rsid w:val="00231673"/>
    <w:rsid w:val="002327DE"/>
    <w:rsid w:val="002327E3"/>
    <w:rsid w:val="00232C70"/>
    <w:rsid w:val="00232E74"/>
    <w:rsid w:val="00233157"/>
    <w:rsid w:val="00235A42"/>
    <w:rsid w:val="00235B18"/>
    <w:rsid w:val="00235EFB"/>
    <w:rsid w:val="00235F65"/>
    <w:rsid w:val="002361EC"/>
    <w:rsid w:val="002362A9"/>
    <w:rsid w:val="00237219"/>
    <w:rsid w:val="00237784"/>
    <w:rsid w:val="00240637"/>
    <w:rsid w:val="002414F0"/>
    <w:rsid w:val="0024176D"/>
    <w:rsid w:val="00241CDB"/>
    <w:rsid w:val="00241F87"/>
    <w:rsid w:val="0024219A"/>
    <w:rsid w:val="00242338"/>
    <w:rsid w:val="002426E2"/>
    <w:rsid w:val="002428BF"/>
    <w:rsid w:val="00242DB6"/>
    <w:rsid w:val="002439F3"/>
    <w:rsid w:val="002444A5"/>
    <w:rsid w:val="00244630"/>
    <w:rsid w:val="00244B65"/>
    <w:rsid w:val="00244DB4"/>
    <w:rsid w:val="00245E6D"/>
    <w:rsid w:val="00246610"/>
    <w:rsid w:val="00246AAA"/>
    <w:rsid w:val="00246C7B"/>
    <w:rsid w:val="00247707"/>
    <w:rsid w:val="00247719"/>
    <w:rsid w:val="00247B34"/>
    <w:rsid w:val="002505DC"/>
    <w:rsid w:val="0025087A"/>
    <w:rsid w:val="00250AC2"/>
    <w:rsid w:val="00251172"/>
    <w:rsid w:val="002517F2"/>
    <w:rsid w:val="00252381"/>
    <w:rsid w:val="002525B1"/>
    <w:rsid w:val="00252AB0"/>
    <w:rsid w:val="00252D96"/>
    <w:rsid w:val="00254763"/>
    <w:rsid w:val="00254F46"/>
    <w:rsid w:val="0025510C"/>
    <w:rsid w:val="002557FD"/>
    <w:rsid w:val="00255B2A"/>
    <w:rsid w:val="00255BEC"/>
    <w:rsid w:val="00255DAE"/>
    <w:rsid w:val="00255F18"/>
    <w:rsid w:val="002565C6"/>
    <w:rsid w:val="0025686E"/>
    <w:rsid w:val="00256BCF"/>
    <w:rsid w:val="00256DFB"/>
    <w:rsid w:val="00256E20"/>
    <w:rsid w:val="0025721C"/>
    <w:rsid w:val="00257798"/>
    <w:rsid w:val="00257B24"/>
    <w:rsid w:val="00257B43"/>
    <w:rsid w:val="00257B70"/>
    <w:rsid w:val="00257DF3"/>
    <w:rsid w:val="00257E63"/>
    <w:rsid w:val="002600C7"/>
    <w:rsid w:val="00260C31"/>
    <w:rsid w:val="00261126"/>
    <w:rsid w:val="0026114B"/>
    <w:rsid w:val="0026125D"/>
    <w:rsid w:val="00261726"/>
    <w:rsid w:val="00261BC2"/>
    <w:rsid w:val="00261F2C"/>
    <w:rsid w:val="002628BC"/>
    <w:rsid w:val="002629D8"/>
    <w:rsid w:val="0026308B"/>
    <w:rsid w:val="002632B2"/>
    <w:rsid w:val="00263CF9"/>
    <w:rsid w:val="00264D49"/>
    <w:rsid w:val="00265D52"/>
    <w:rsid w:val="00265EE7"/>
    <w:rsid w:val="00266C77"/>
    <w:rsid w:val="002672B1"/>
    <w:rsid w:val="00267B8D"/>
    <w:rsid w:val="00267C59"/>
    <w:rsid w:val="00267CDD"/>
    <w:rsid w:val="00267DDB"/>
    <w:rsid w:val="002701B5"/>
    <w:rsid w:val="002707C2"/>
    <w:rsid w:val="00271FA9"/>
    <w:rsid w:val="00272035"/>
    <w:rsid w:val="0027254C"/>
    <w:rsid w:val="00272D08"/>
    <w:rsid w:val="0027317C"/>
    <w:rsid w:val="00273364"/>
    <w:rsid w:val="00273390"/>
    <w:rsid w:val="002734E9"/>
    <w:rsid w:val="002741E1"/>
    <w:rsid w:val="00274A69"/>
    <w:rsid w:val="00274F10"/>
    <w:rsid w:val="00275189"/>
    <w:rsid w:val="002763A7"/>
    <w:rsid w:val="0027707A"/>
    <w:rsid w:val="00277965"/>
    <w:rsid w:val="0028067B"/>
    <w:rsid w:val="002809AE"/>
    <w:rsid w:val="00280AB4"/>
    <w:rsid w:val="00280F02"/>
    <w:rsid w:val="00281361"/>
    <w:rsid w:val="002817C1"/>
    <w:rsid w:val="002817DC"/>
    <w:rsid w:val="00282C74"/>
    <w:rsid w:val="00282F29"/>
    <w:rsid w:val="00283A27"/>
    <w:rsid w:val="00283B1F"/>
    <w:rsid w:val="00284231"/>
    <w:rsid w:val="00284C97"/>
    <w:rsid w:val="00285291"/>
    <w:rsid w:val="0028546F"/>
    <w:rsid w:val="002860B2"/>
    <w:rsid w:val="00286E56"/>
    <w:rsid w:val="0028708E"/>
    <w:rsid w:val="002876C1"/>
    <w:rsid w:val="00287707"/>
    <w:rsid w:val="00290DB8"/>
    <w:rsid w:val="00291617"/>
    <w:rsid w:val="002916D5"/>
    <w:rsid w:val="002918DE"/>
    <w:rsid w:val="00291978"/>
    <w:rsid w:val="00292609"/>
    <w:rsid w:val="00292920"/>
    <w:rsid w:val="00292E03"/>
    <w:rsid w:val="00293D1E"/>
    <w:rsid w:val="00293F60"/>
    <w:rsid w:val="002940B2"/>
    <w:rsid w:val="00294579"/>
    <w:rsid w:val="002946D8"/>
    <w:rsid w:val="00294825"/>
    <w:rsid w:val="00295856"/>
    <w:rsid w:val="00295CE7"/>
    <w:rsid w:val="00296334"/>
    <w:rsid w:val="00296612"/>
    <w:rsid w:val="00296D07"/>
    <w:rsid w:val="00296D42"/>
    <w:rsid w:val="002A0E0C"/>
    <w:rsid w:val="002A17F4"/>
    <w:rsid w:val="002A1F1F"/>
    <w:rsid w:val="002A22EA"/>
    <w:rsid w:val="002A333E"/>
    <w:rsid w:val="002A344F"/>
    <w:rsid w:val="002A3A84"/>
    <w:rsid w:val="002A3CD9"/>
    <w:rsid w:val="002A3F28"/>
    <w:rsid w:val="002A4168"/>
    <w:rsid w:val="002A4294"/>
    <w:rsid w:val="002A441A"/>
    <w:rsid w:val="002A4827"/>
    <w:rsid w:val="002A4AF6"/>
    <w:rsid w:val="002A4E09"/>
    <w:rsid w:val="002A4E64"/>
    <w:rsid w:val="002A55E7"/>
    <w:rsid w:val="002A56C1"/>
    <w:rsid w:val="002A5A26"/>
    <w:rsid w:val="002A5B26"/>
    <w:rsid w:val="002A5CAF"/>
    <w:rsid w:val="002A6693"/>
    <w:rsid w:val="002A7C85"/>
    <w:rsid w:val="002A7D3E"/>
    <w:rsid w:val="002A7D9C"/>
    <w:rsid w:val="002B0A96"/>
    <w:rsid w:val="002B0E7F"/>
    <w:rsid w:val="002B0EB9"/>
    <w:rsid w:val="002B16D9"/>
    <w:rsid w:val="002B18F8"/>
    <w:rsid w:val="002B1928"/>
    <w:rsid w:val="002B1D97"/>
    <w:rsid w:val="002B2529"/>
    <w:rsid w:val="002B3318"/>
    <w:rsid w:val="002B3675"/>
    <w:rsid w:val="002B4325"/>
    <w:rsid w:val="002B4F67"/>
    <w:rsid w:val="002B544E"/>
    <w:rsid w:val="002B64BE"/>
    <w:rsid w:val="002B686B"/>
    <w:rsid w:val="002B68F8"/>
    <w:rsid w:val="002B6948"/>
    <w:rsid w:val="002B7AEC"/>
    <w:rsid w:val="002B7DCB"/>
    <w:rsid w:val="002B7F53"/>
    <w:rsid w:val="002C0434"/>
    <w:rsid w:val="002C08F8"/>
    <w:rsid w:val="002C0AC8"/>
    <w:rsid w:val="002C1B93"/>
    <w:rsid w:val="002C363B"/>
    <w:rsid w:val="002C3DCC"/>
    <w:rsid w:val="002C5689"/>
    <w:rsid w:val="002C5D42"/>
    <w:rsid w:val="002C60E2"/>
    <w:rsid w:val="002C614C"/>
    <w:rsid w:val="002C617C"/>
    <w:rsid w:val="002C62C1"/>
    <w:rsid w:val="002C6626"/>
    <w:rsid w:val="002C69AF"/>
    <w:rsid w:val="002C6FB9"/>
    <w:rsid w:val="002C72BA"/>
    <w:rsid w:val="002C7CED"/>
    <w:rsid w:val="002D158E"/>
    <w:rsid w:val="002D2634"/>
    <w:rsid w:val="002D3367"/>
    <w:rsid w:val="002D337D"/>
    <w:rsid w:val="002D3753"/>
    <w:rsid w:val="002D39B0"/>
    <w:rsid w:val="002D3A47"/>
    <w:rsid w:val="002D45C0"/>
    <w:rsid w:val="002D4B15"/>
    <w:rsid w:val="002D5466"/>
    <w:rsid w:val="002D6782"/>
    <w:rsid w:val="002D6BD2"/>
    <w:rsid w:val="002D6DA5"/>
    <w:rsid w:val="002D735B"/>
    <w:rsid w:val="002D7588"/>
    <w:rsid w:val="002D79D1"/>
    <w:rsid w:val="002D7D2A"/>
    <w:rsid w:val="002E00BA"/>
    <w:rsid w:val="002E0197"/>
    <w:rsid w:val="002E1E0F"/>
    <w:rsid w:val="002E2358"/>
    <w:rsid w:val="002E2386"/>
    <w:rsid w:val="002E252C"/>
    <w:rsid w:val="002E26DD"/>
    <w:rsid w:val="002E3197"/>
    <w:rsid w:val="002E33AD"/>
    <w:rsid w:val="002E376A"/>
    <w:rsid w:val="002E4223"/>
    <w:rsid w:val="002E44A5"/>
    <w:rsid w:val="002E5249"/>
    <w:rsid w:val="002E5669"/>
    <w:rsid w:val="002E6326"/>
    <w:rsid w:val="002E6718"/>
    <w:rsid w:val="002E7035"/>
    <w:rsid w:val="002E708A"/>
    <w:rsid w:val="002E7352"/>
    <w:rsid w:val="002F0198"/>
    <w:rsid w:val="002F10D0"/>
    <w:rsid w:val="002F14E3"/>
    <w:rsid w:val="002F1D9F"/>
    <w:rsid w:val="002F2121"/>
    <w:rsid w:val="002F23A4"/>
    <w:rsid w:val="002F3155"/>
    <w:rsid w:val="002F32F3"/>
    <w:rsid w:val="002F3C56"/>
    <w:rsid w:val="002F42C6"/>
    <w:rsid w:val="002F4C3D"/>
    <w:rsid w:val="002F70F4"/>
    <w:rsid w:val="002F72DA"/>
    <w:rsid w:val="002F7B48"/>
    <w:rsid w:val="003001AC"/>
    <w:rsid w:val="00300307"/>
    <w:rsid w:val="003007E3"/>
    <w:rsid w:val="0030253F"/>
    <w:rsid w:val="003029E1"/>
    <w:rsid w:val="00303061"/>
    <w:rsid w:val="0030308B"/>
    <w:rsid w:val="00303219"/>
    <w:rsid w:val="00303E33"/>
    <w:rsid w:val="0030507C"/>
    <w:rsid w:val="00305A3B"/>
    <w:rsid w:val="00305CBF"/>
    <w:rsid w:val="00305DE1"/>
    <w:rsid w:val="00306942"/>
    <w:rsid w:val="00306C46"/>
    <w:rsid w:val="00306E8D"/>
    <w:rsid w:val="00306F8C"/>
    <w:rsid w:val="00307B0A"/>
    <w:rsid w:val="00307ED4"/>
    <w:rsid w:val="00310184"/>
    <w:rsid w:val="0031021A"/>
    <w:rsid w:val="00310258"/>
    <w:rsid w:val="003109CF"/>
    <w:rsid w:val="00310D89"/>
    <w:rsid w:val="00310DFD"/>
    <w:rsid w:val="00312004"/>
    <w:rsid w:val="003121AF"/>
    <w:rsid w:val="0031225C"/>
    <w:rsid w:val="00312265"/>
    <w:rsid w:val="00312DDF"/>
    <w:rsid w:val="00312E71"/>
    <w:rsid w:val="003132EF"/>
    <w:rsid w:val="00313358"/>
    <w:rsid w:val="00313549"/>
    <w:rsid w:val="00313585"/>
    <w:rsid w:val="0031372F"/>
    <w:rsid w:val="00313779"/>
    <w:rsid w:val="00313C43"/>
    <w:rsid w:val="0031406F"/>
    <w:rsid w:val="003148E6"/>
    <w:rsid w:val="00314CE2"/>
    <w:rsid w:val="00315201"/>
    <w:rsid w:val="00315945"/>
    <w:rsid w:val="00315F0E"/>
    <w:rsid w:val="003160FF"/>
    <w:rsid w:val="00316422"/>
    <w:rsid w:val="00316DCB"/>
    <w:rsid w:val="0031723F"/>
    <w:rsid w:val="00317318"/>
    <w:rsid w:val="0031795B"/>
    <w:rsid w:val="00317A55"/>
    <w:rsid w:val="0032033F"/>
    <w:rsid w:val="0032064B"/>
    <w:rsid w:val="00320ED8"/>
    <w:rsid w:val="00320F4A"/>
    <w:rsid w:val="00321102"/>
    <w:rsid w:val="00321234"/>
    <w:rsid w:val="003213C0"/>
    <w:rsid w:val="00321DD6"/>
    <w:rsid w:val="00321DF8"/>
    <w:rsid w:val="00321E00"/>
    <w:rsid w:val="00322099"/>
    <w:rsid w:val="00322170"/>
    <w:rsid w:val="00322466"/>
    <w:rsid w:val="00322E33"/>
    <w:rsid w:val="00322EF0"/>
    <w:rsid w:val="00322F97"/>
    <w:rsid w:val="0032325C"/>
    <w:rsid w:val="00323654"/>
    <w:rsid w:val="00323704"/>
    <w:rsid w:val="00323DAF"/>
    <w:rsid w:val="00323E10"/>
    <w:rsid w:val="003243DA"/>
    <w:rsid w:val="00324553"/>
    <w:rsid w:val="0032455F"/>
    <w:rsid w:val="00324970"/>
    <w:rsid w:val="00325C3B"/>
    <w:rsid w:val="00325EC4"/>
    <w:rsid w:val="003262B2"/>
    <w:rsid w:val="00326537"/>
    <w:rsid w:val="003270D9"/>
    <w:rsid w:val="003272DA"/>
    <w:rsid w:val="00327558"/>
    <w:rsid w:val="00327AF7"/>
    <w:rsid w:val="00327D0C"/>
    <w:rsid w:val="003303A0"/>
    <w:rsid w:val="0033087A"/>
    <w:rsid w:val="0033102B"/>
    <w:rsid w:val="0033150E"/>
    <w:rsid w:val="00331FDF"/>
    <w:rsid w:val="003324B6"/>
    <w:rsid w:val="00332600"/>
    <w:rsid w:val="0033265A"/>
    <w:rsid w:val="003329FD"/>
    <w:rsid w:val="00332FCF"/>
    <w:rsid w:val="003345CF"/>
    <w:rsid w:val="00334E4A"/>
    <w:rsid w:val="00334E50"/>
    <w:rsid w:val="00334EA3"/>
    <w:rsid w:val="00334FFE"/>
    <w:rsid w:val="00335BD0"/>
    <w:rsid w:val="003360AA"/>
    <w:rsid w:val="003361E5"/>
    <w:rsid w:val="0034046A"/>
    <w:rsid w:val="00340489"/>
    <w:rsid w:val="0034073D"/>
    <w:rsid w:val="00340AA2"/>
    <w:rsid w:val="003421FB"/>
    <w:rsid w:val="00342366"/>
    <w:rsid w:val="003423F7"/>
    <w:rsid w:val="003426C2"/>
    <w:rsid w:val="00343288"/>
    <w:rsid w:val="00343477"/>
    <w:rsid w:val="003435E4"/>
    <w:rsid w:val="00343948"/>
    <w:rsid w:val="00343CDD"/>
    <w:rsid w:val="003440C8"/>
    <w:rsid w:val="00344579"/>
    <w:rsid w:val="00344C3D"/>
    <w:rsid w:val="00344C72"/>
    <w:rsid w:val="0034571B"/>
    <w:rsid w:val="00345C93"/>
    <w:rsid w:val="00346C68"/>
    <w:rsid w:val="00346D02"/>
    <w:rsid w:val="00346D0C"/>
    <w:rsid w:val="00346FED"/>
    <w:rsid w:val="003476C0"/>
    <w:rsid w:val="00347A07"/>
    <w:rsid w:val="00350700"/>
    <w:rsid w:val="00350FFB"/>
    <w:rsid w:val="003516D7"/>
    <w:rsid w:val="003518D5"/>
    <w:rsid w:val="00351DC8"/>
    <w:rsid w:val="00352078"/>
    <w:rsid w:val="003526EA"/>
    <w:rsid w:val="00352843"/>
    <w:rsid w:val="003529CD"/>
    <w:rsid w:val="00352C3E"/>
    <w:rsid w:val="00352C80"/>
    <w:rsid w:val="00353260"/>
    <w:rsid w:val="003534C0"/>
    <w:rsid w:val="003537B7"/>
    <w:rsid w:val="00353880"/>
    <w:rsid w:val="00353A05"/>
    <w:rsid w:val="00355098"/>
    <w:rsid w:val="0035567B"/>
    <w:rsid w:val="00355A26"/>
    <w:rsid w:val="00355B96"/>
    <w:rsid w:val="0035624A"/>
    <w:rsid w:val="003568BC"/>
    <w:rsid w:val="0035696C"/>
    <w:rsid w:val="00356AA0"/>
    <w:rsid w:val="00356D09"/>
    <w:rsid w:val="00357784"/>
    <w:rsid w:val="00357A51"/>
    <w:rsid w:val="00357BC5"/>
    <w:rsid w:val="00357E9D"/>
    <w:rsid w:val="00360125"/>
    <w:rsid w:val="00360142"/>
    <w:rsid w:val="0036057B"/>
    <w:rsid w:val="003606D3"/>
    <w:rsid w:val="00360F37"/>
    <w:rsid w:val="00361C72"/>
    <w:rsid w:val="00362659"/>
    <w:rsid w:val="0036293E"/>
    <w:rsid w:val="00362CF3"/>
    <w:rsid w:val="00362F32"/>
    <w:rsid w:val="00362FC8"/>
    <w:rsid w:val="00363308"/>
    <w:rsid w:val="0036366D"/>
    <w:rsid w:val="0036405C"/>
    <w:rsid w:val="003642D2"/>
    <w:rsid w:val="00364424"/>
    <w:rsid w:val="00364566"/>
    <w:rsid w:val="00364816"/>
    <w:rsid w:val="00364A6C"/>
    <w:rsid w:val="00364E64"/>
    <w:rsid w:val="00365E15"/>
    <w:rsid w:val="00365F19"/>
    <w:rsid w:val="00366B33"/>
    <w:rsid w:val="00366DC9"/>
    <w:rsid w:val="003675AF"/>
    <w:rsid w:val="00367B3F"/>
    <w:rsid w:val="00367C51"/>
    <w:rsid w:val="003700F3"/>
    <w:rsid w:val="00370886"/>
    <w:rsid w:val="00370A8A"/>
    <w:rsid w:val="00371C50"/>
    <w:rsid w:val="00372201"/>
    <w:rsid w:val="00372946"/>
    <w:rsid w:val="00372E56"/>
    <w:rsid w:val="0037313B"/>
    <w:rsid w:val="00373A14"/>
    <w:rsid w:val="00373C9D"/>
    <w:rsid w:val="00373D33"/>
    <w:rsid w:val="00373D98"/>
    <w:rsid w:val="003747F1"/>
    <w:rsid w:val="00374B86"/>
    <w:rsid w:val="0037530B"/>
    <w:rsid w:val="00375506"/>
    <w:rsid w:val="00375550"/>
    <w:rsid w:val="00375AB1"/>
    <w:rsid w:val="00376373"/>
    <w:rsid w:val="00376FB5"/>
    <w:rsid w:val="003773DD"/>
    <w:rsid w:val="00377400"/>
    <w:rsid w:val="00377513"/>
    <w:rsid w:val="003776A6"/>
    <w:rsid w:val="0037785D"/>
    <w:rsid w:val="003779BD"/>
    <w:rsid w:val="00377E90"/>
    <w:rsid w:val="00380549"/>
    <w:rsid w:val="00381083"/>
    <w:rsid w:val="0038116F"/>
    <w:rsid w:val="00381689"/>
    <w:rsid w:val="00381F83"/>
    <w:rsid w:val="00382609"/>
    <w:rsid w:val="003830E2"/>
    <w:rsid w:val="003837CD"/>
    <w:rsid w:val="00383960"/>
    <w:rsid w:val="003839A3"/>
    <w:rsid w:val="00383B66"/>
    <w:rsid w:val="00384564"/>
    <w:rsid w:val="00384F79"/>
    <w:rsid w:val="003856E3"/>
    <w:rsid w:val="00386AE6"/>
    <w:rsid w:val="00386F5E"/>
    <w:rsid w:val="00386FC4"/>
    <w:rsid w:val="0038738D"/>
    <w:rsid w:val="00387F3C"/>
    <w:rsid w:val="003900B6"/>
    <w:rsid w:val="0039020A"/>
    <w:rsid w:val="00390815"/>
    <w:rsid w:val="003917BF"/>
    <w:rsid w:val="00392386"/>
    <w:rsid w:val="0039239B"/>
    <w:rsid w:val="00392482"/>
    <w:rsid w:val="003924FF"/>
    <w:rsid w:val="00393361"/>
    <w:rsid w:val="00393388"/>
    <w:rsid w:val="003938A6"/>
    <w:rsid w:val="003939A5"/>
    <w:rsid w:val="00393CB6"/>
    <w:rsid w:val="003944D4"/>
    <w:rsid w:val="003945D4"/>
    <w:rsid w:val="003948A3"/>
    <w:rsid w:val="003959C5"/>
    <w:rsid w:val="00395B89"/>
    <w:rsid w:val="00395C25"/>
    <w:rsid w:val="003965F1"/>
    <w:rsid w:val="00396D88"/>
    <w:rsid w:val="003970A7"/>
    <w:rsid w:val="0039710A"/>
    <w:rsid w:val="003974A2"/>
    <w:rsid w:val="003A0533"/>
    <w:rsid w:val="003A0E35"/>
    <w:rsid w:val="003A121D"/>
    <w:rsid w:val="003A16BE"/>
    <w:rsid w:val="003A290D"/>
    <w:rsid w:val="003A3628"/>
    <w:rsid w:val="003A40A6"/>
    <w:rsid w:val="003A4B44"/>
    <w:rsid w:val="003A4C00"/>
    <w:rsid w:val="003A4DE3"/>
    <w:rsid w:val="003A513A"/>
    <w:rsid w:val="003A51DD"/>
    <w:rsid w:val="003A5975"/>
    <w:rsid w:val="003A5EAB"/>
    <w:rsid w:val="003A6000"/>
    <w:rsid w:val="003A68F1"/>
    <w:rsid w:val="003A74B1"/>
    <w:rsid w:val="003B04A0"/>
    <w:rsid w:val="003B0D38"/>
    <w:rsid w:val="003B142E"/>
    <w:rsid w:val="003B1CBA"/>
    <w:rsid w:val="003B3AE3"/>
    <w:rsid w:val="003B3EAC"/>
    <w:rsid w:val="003B3EF4"/>
    <w:rsid w:val="003B4659"/>
    <w:rsid w:val="003B4687"/>
    <w:rsid w:val="003B4C9D"/>
    <w:rsid w:val="003B4E27"/>
    <w:rsid w:val="003B650F"/>
    <w:rsid w:val="003B7EBC"/>
    <w:rsid w:val="003C0049"/>
    <w:rsid w:val="003C0AF0"/>
    <w:rsid w:val="003C1949"/>
    <w:rsid w:val="003C1F29"/>
    <w:rsid w:val="003C2163"/>
    <w:rsid w:val="003C297F"/>
    <w:rsid w:val="003C2C98"/>
    <w:rsid w:val="003C327C"/>
    <w:rsid w:val="003C3347"/>
    <w:rsid w:val="003C3C50"/>
    <w:rsid w:val="003C3D0F"/>
    <w:rsid w:val="003C555F"/>
    <w:rsid w:val="003C5671"/>
    <w:rsid w:val="003C58DB"/>
    <w:rsid w:val="003C5AB5"/>
    <w:rsid w:val="003C5EC5"/>
    <w:rsid w:val="003C642D"/>
    <w:rsid w:val="003C652A"/>
    <w:rsid w:val="003C6EA5"/>
    <w:rsid w:val="003C70D8"/>
    <w:rsid w:val="003C7661"/>
    <w:rsid w:val="003C778A"/>
    <w:rsid w:val="003C7DE5"/>
    <w:rsid w:val="003D0CC7"/>
    <w:rsid w:val="003D16E5"/>
    <w:rsid w:val="003D23C5"/>
    <w:rsid w:val="003D24B6"/>
    <w:rsid w:val="003D29D4"/>
    <w:rsid w:val="003D3AF1"/>
    <w:rsid w:val="003D3EA5"/>
    <w:rsid w:val="003D4681"/>
    <w:rsid w:val="003D46EF"/>
    <w:rsid w:val="003D497E"/>
    <w:rsid w:val="003D4AE5"/>
    <w:rsid w:val="003D6468"/>
    <w:rsid w:val="003D7273"/>
    <w:rsid w:val="003D72FC"/>
    <w:rsid w:val="003D79FE"/>
    <w:rsid w:val="003D7CAB"/>
    <w:rsid w:val="003D7CF1"/>
    <w:rsid w:val="003E0E8B"/>
    <w:rsid w:val="003E211F"/>
    <w:rsid w:val="003E21E4"/>
    <w:rsid w:val="003E2566"/>
    <w:rsid w:val="003E256A"/>
    <w:rsid w:val="003E33B2"/>
    <w:rsid w:val="003E3760"/>
    <w:rsid w:val="003E3E1E"/>
    <w:rsid w:val="003E4159"/>
    <w:rsid w:val="003E4457"/>
    <w:rsid w:val="003E4AEF"/>
    <w:rsid w:val="003E4D5C"/>
    <w:rsid w:val="003E58E7"/>
    <w:rsid w:val="003E5BA9"/>
    <w:rsid w:val="003E6067"/>
    <w:rsid w:val="003E6EE4"/>
    <w:rsid w:val="003E7148"/>
    <w:rsid w:val="003E76D6"/>
    <w:rsid w:val="003E7E02"/>
    <w:rsid w:val="003F02F0"/>
    <w:rsid w:val="003F0328"/>
    <w:rsid w:val="003F0649"/>
    <w:rsid w:val="003F08E4"/>
    <w:rsid w:val="003F09F1"/>
    <w:rsid w:val="003F1A5A"/>
    <w:rsid w:val="003F1C5B"/>
    <w:rsid w:val="003F1F8A"/>
    <w:rsid w:val="003F1FC8"/>
    <w:rsid w:val="003F2354"/>
    <w:rsid w:val="003F405D"/>
    <w:rsid w:val="003F427B"/>
    <w:rsid w:val="003F43FB"/>
    <w:rsid w:val="003F4509"/>
    <w:rsid w:val="003F57E2"/>
    <w:rsid w:val="003F5868"/>
    <w:rsid w:val="003F5FD9"/>
    <w:rsid w:val="003F6010"/>
    <w:rsid w:val="003F6308"/>
    <w:rsid w:val="003F658D"/>
    <w:rsid w:val="003F6E06"/>
    <w:rsid w:val="0040014B"/>
    <w:rsid w:val="004005B8"/>
    <w:rsid w:val="004009E6"/>
    <w:rsid w:val="00400B48"/>
    <w:rsid w:val="00400FB9"/>
    <w:rsid w:val="0040115E"/>
    <w:rsid w:val="00402577"/>
    <w:rsid w:val="004026F9"/>
    <w:rsid w:val="00402A44"/>
    <w:rsid w:val="00402E2B"/>
    <w:rsid w:val="00403097"/>
    <w:rsid w:val="004030F6"/>
    <w:rsid w:val="00403629"/>
    <w:rsid w:val="00403778"/>
    <w:rsid w:val="0040471A"/>
    <w:rsid w:val="00404897"/>
    <w:rsid w:val="004049E5"/>
    <w:rsid w:val="00405756"/>
    <w:rsid w:val="00405A70"/>
    <w:rsid w:val="00405B42"/>
    <w:rsid w:val="00405D41"/>
    <w:rsid w:val="00405FF9"/>
    <w:rsid w:val="00406013"/>
    <w:rsid w:val="004065D9"/>
    <w:rsid w:val="0040674D"/>
    <w:rsid w:val="00406777"/>
    <w:rsid w:val="004069CD"/>
    <w:rsid w:val="00406C98"/>
    <w:rsid w:val="00406F25"/>
    <w:rsid w:val="00407247"/>
    <w:rsid w:val="004072A1"/>
    <w:rsid w:val="004076C7"/>
    <w:rsid w:val="0040771E"/>
    <w:rsid w:val="004079D4"/>
    <w:rsid w:val="00407A34"/>
    <w:rsid w:val="0041027A"/>
    <w:rsid w:val="00410E6D"/>
    <w:rsid w:val="004116CF"/>
    <w:rsid w:val="00411B1D"/>
    <w:rsid w:val="004124AF"/>
    <w:rsid w:val="00412EC7"/>
    <w:rsid w:val="004146FC"/>
    <w:rsid w:val="00414819"/>
    <w:rsid w:val="00414C7D"/>
    <w:rsid w:val="0041512D"/>
    <w:rsid w:val="004151CE"/>
    <w:rsid w:val="004159C0"/>
    <w:rsid w:val="004162B2"/>
    <w:rsid w:val="004163B3"/>
    <w:rsid w:val="00417343"/>
    <w:rsid w:val="004173F0"/>
    <w:rsid w:val="00420BBE"/>
    <w:rsid w:val="00420CF7"/>
    <w:rsid w:val="004210BA"/>
    <w:rsid w:val="00421947"/>
    <w:rsid w:val="00422437"/>
    <w:rsid w:val="0042249F"/>
    <w:rsid w:val="004229CF"/>
    <w:rsid w:val="00422D5C"/>
    <w:rsid w:val="0042395D"/>
    <w:rsid w:val="00423CF9"/>
    <w:rsid w:val="00423DE5"/>
    <w:rsid w:val="00423FEA"/>
    <w:rsid w:val="004240F7"/>
    <w:rsid w:val="00424F25"/>
    <w:rsid w:val="00425404"/>
    <w:rsid w:val="0042569B"/>
    <w:rsid w:val="00425820"/>
    <w:rsid w:val="00425FCC"/>
    <w:rsid w:val="004264F0"/>
    <w:rsid w:val="00426995"/>
    <w:rsid w:val="00427D13"/>
    <w:rsid w:val="004300A2"/>
    <w:rsid w:val="00430130"/>
    <w:rsid w:val="00430CF0"/>
    <w:rsid w:val="00431A76"/>
    <w:rsid w:val="0043235C"/>
    <w:rsid w:val="0043256F"/>
    <w:rsid w:val="00432595"/>
    <w:rsid w:val="00433CDC"/>
    <w:rsid w:val="00435623"/>
    <w:rsid w:val="00436A32"/>
    <w:rsid w:val="0044096C"/>
    <w:rsid w:val="004410DB"/>
    <w:rsid w:val="004416F6"/>
    <w:rsid w:val="00443234"/>
    <w:rsid w:val="00443B67"/>
    <w:rsid w:val="004442C1"/>
    <w:rsid w:val="00444479"/>
    <w:rsid w:val="004446DF"/>
    <w:rsid w:val="00444DC6"/>
    <w:rsid w:val="00445146"/>
    <w:rsid w:val="004456F5"/>
    <w:rsid w:val="004457E8"/>
    <w:rsid w:val="00446000"/>
    <w:rsid w:val="00446313"/>
    <w:rsid w:val="00446339"/>
    <w:rsid w:val="00446FD5"/>
    <w:rsid w:val="00447FB6"/>
    <w:rsid w:val="00450059"/>
    <w:rsid w:val="004510D3"/>
    <w:rsid w:val="004511FA"/>
    <w:rsid w:val="00451344"/>
    <w:rsid w:val="004513A3"/>
    <w:rsid w:val="004520B8"/>
    <w:rsid w:val="004525ED"/>
    <w:rsid w:val="00452A41"/>
    <w:rsid w:val="00452D1F"/>
    <w:rsid w:val="00452DDE"/>
    <w:rsid w:val="00453BB4"/>
    <w:rsid w:val="00453C5D"/>
    <w:rsid w:val="00453EDF"/>
    <w:rsid w:val="00453EE7"/>
    <w:rsid w:val="004543DD"/>
    <w:rsid w:val="0045472E"/>
    <w:rsid w:val="00454B69"/>
    <w:rsid w:val="00454BC9"/>
    <w:rsid w:val="00454EA1"/>
    <w:rsid w:val="00454F07"/>
    <w:rsid w:val="00455254"/>
    <w:rsid w:val="004558C2"/>
    <w:rsid w:val="00455B0B"/>
    <w:rsid w:val="00456931"/>
    <w:rsid w:val="004573BF"/>
    <w:rsid w:val="00457592"/>
    <w:rsid w:val="0045761D"/>
    <w:rsid w:val="00457C8E"/>
    <w:rsid w:val="0046049F"/>
    <w:rsid w:val="00460863"/>
    <w:rsid w:val="00461E8B"/>
    <w:rsid w:val="00462691"/>
    <w:rsid w:val="00462881"/>
    <w:rsid w:val="00462A9D"/>
    <w:rsid w:val="00463000"/>
    <w:rsid w:val="00463157"/>
    <w:rsid w:val="004632DD"/>
    <w:rsid w:val="00463382"/>
    <w:rsid w:val="004635A3"/>
    <w:rsid w:val="00463AF1"/>
    <w:rsid w:val="00465B5A"/>
    <w:rsid w:val="00465BAA"/>
    <w:rsid w:val="00465CB0"/>
    <w:rsid w:val="0046645C"/>
    <w:rsid w:val="004667D4"/>
    <w:rsid w:val="00466B8A"/>
    <w:rsid w:val="00466BDE"/>
    <w:rsid w:val="00466C4B"/>
    <w:rsid w:val="004675DD"/>
    <w:rsid w:val="00467B88"/>
    <w:rsid w:val="00467EA7"/>
    <w:rsid w:val="0047003F"/>
    <w:rsid w:val="0047115E"/>
    <w:rsid w:val="00471465"/>
    <w:rsid w:val="00471515"/>
    <w:rsid w:val="00471B58"/>
    <w:rsid w:val="00473078"/>
    <w:rsid w:val="00473BDD"/>
    <w:rsid w:val="00473E7D"/>
    <w:rsid w:val="004747CE"/>
    <w:rsid w:val="004754AC"/>
    <w:rsid w:val="0047560B"/>
    <w:rsid w:val="004759FD"/>
    <w:rsid w:val="00475A83"/>
    <w:rsid w:val="00475B53"/>
    <w:rsid w:val="0047790A"/>
    <w:rsid w:val="00477CF9"/>
    <w:rsid w:val="0048099C"/>
    <w:rsid w:val="00480E97"/>
    <w:rsid w:val="004814CC"/>
    <w:rsid w:val="00481895"/>
    <w:rsid w:val="004820FB"/>
    <w:rsid w:val="004822C2"/>
    <w:rsid w:val="0048243B"/>
    <w:rsid w:val="0048339B"/>
    <w:rsid w:val="0048394B"/>
    <w:rsid w:val="00483E1F"/>
    <w:rsid w:val="00483EDB"/>
    <w:rsid w:val="00483F94"/>
    <w:rsid w:val="00484CB6"/>
    <w:rsid w:val="00484D75"/>
    <w:rsid w:val="004850E5"/>
    <w:rsid w:val="00485465"/>
    <w:rsid w:val="00485789"/>
    <w:rsid w:val="00485927"/>
    <w:rsid w:val="00486C9E"/>
    <w:rsid w:val="00486CA1"/>
    <w:rsid w:val="00487383"/>
    <w:rsid w:val="0048776F"/>
    <w:rsid w:val="00487A1B"/>
    <w:rsid w:val="00487AC3"/>
    <w:rsid w:val="00487E34"/>
    <w:rsid w:val="004900D0"/>
    <w:rsid w:val="00490FCD"/>
    <w:rsid w:val="004939F1"/>
    <w:rsid w:val="00493E94"/>
    <w:rsid w:val="00494362"/>
    <w:rsid w:val="0049446D"/>
    <w:rsid w:val="004948F7"/>
    <w:rsid w:val="00495411"/>
    <w:rsid w:val="00495A7A"/>
    <w:rsid w:val="00496293"/>
    <w:rsid w:val="0049773F"/>
    <w:rsid w:val="004979B6"/>
    <w:rsid w:val="00497F9F"/>
    <w:rsid w:val="004A0435"/>
    <w:rsid w:val="004A14DD"/>
    <w:rsid w:val="004A18FD"/>
    <w:rsid w:val="004A1DAD"/>
    <w:rsid w:val="004A1F0B"/>
    <w:rsid w:val="004A27F6"/>
    <w:rsid w:val="004A2DEA"/>
    <w:rsid w:val="004A2F2B"/>
    <w:rsid w:val="004A311D"/>
    <w:rsid w:val="004A346D"/>
    <w:rsid w:val="004A3607"/>
    <w:rsid w:val="004A3868"/>
    <w:rsid w:val="004A3E52"/>
    <w:rsid w:val="004A4715"/>
    <w:rsid w:val="004A4A5A"/>
    <w:rsid w:val="004A4D81"/>
    <w:rsid w:val="004A5144"/>
    <w:rsid w:val="004A5343"/>
    <w:rsid w:val="004A574A"/>
    <w:rsid w:val="004A5858"/>
    <w:rsid w:val="004A5F19"/>
    <w:rsid w:val="004A7916"/>
    <w:rsid w:val="004B019C"/>
    <w:rsid w:val="004B03FA"/>
    <w:rsid w:val="004B0743"/>
    <w:rsid w:val="004B09D0"/>
    <w:rsid w:val="004B0DC7"/>
    <w:rsid w:val="004B0E75"/>
    <w:rsid w:val="004B13BF"/>
    <w:rsid w:val="004B199E"/>
    <w:rsid w:val="004B1FAC"/>
    <w:rsid w:val="004B24B6"/>
    <w:rsid w:val="004B25FC"/>
    <w:rsid w:val="004B28CF"/>
    <w:rsid w:val="004B2F08"/>
    <w:rsid w:val="004B31FA"/>
    <w:rsid w:val="004B3337"/>
    <w:rsid w:val="004B37FA"/>
    <w:rsid w:val="004B51C7"/>
    <w:rsid w:val="004B5B7C"/>
    <w:rsid w:val="004B63E2"/>
    <w:rsid w:val="004B7200"/>
    <w:rsid w:val="004B7383"/>
    <w:rsid w:val="004C0952"/>
    <w:rsid w:val="004C0CD1"/>
    <w:rsid w:val="004C26B4"/>
    <w:rsid w:val="004C3046"/>
    <w:rsid w:val="004C30E8"/>
    <w:rsid w:val="004C4276"/>
    <w:rsid w:val="004C520A"/>
    <w:rsid w:val="004C5F9E"/>
    <w:rsid w:val="004C61BF"/>
    <w:rsid w:val="004C67F6"/>
    <w:rsid w:val="004C693B"/>
    <w:rsid w:val="004C729A"/>
    <w:rsid w:val="004D01B9"/>
    <w:rsid w:val="004D151D"/>
    <w:rsid w:val="004D2661"/>
    <w:rsid w:val="004D288D"/>
    <w:rsid w:val="004D29C8"/>
    <w:rsid w:val="004D2E3C"/>
    <w:rsid w:val="004D373A"/>
    <w:rsid w:val="004D3CEC"/>
    <w:rsid w:val="004D40AA"/>
    <w:rsid w:val="004D434D"/>
    <w:rsid w:val="004D50E2"/>
    <w:rsid w:val="004D512F"/>
    <w:rsid w:val="004D5905"/>
    <w:rsid w:val="004D5E5A"/>
    <w:rsid w:val="004D62D7"/>
    <w:rsid w:val="004D6421"/>
    <w:rsid w:val="004D67EB"/>
    <w:rsid w:val="004D6D3B"/>
    <w:rsid w:val="004D6F23"/>
    <w:rsid w:val="004D7FB8"/>
    <w:rsid w:val="004E0580"/>
    <w:rsid w:val="004E0BA0"/>
    <w:rsid w:val="004E170A"/>
    <w:rsid w:val="004E1898"/>
    <w:rsid w:val="004E1C92"/>
    <w:rsid w:val="004E2264"/>
    <w:rsid w:val="004E2A7C"/>
    <w:rsid w:val="004E2C06"/>
    <w:rsid w:val="004E2C54"/>
    <w:rsid w:val="004E325B"/>
    <w:rsid w:val="004E3D10"/>
    <w:rsid w:val="004E3D49"/>
    <w:rsid w:val="004E41E0"/>
    <w:rsid w:val="004E47CE"/>
    <w:rsid w:val="004E497D"/>
    <w:rsid w:val="004E4CE0"/>
    <w:rsid w:val="004E5011"/>
    <w:rsid w:val="004E513C"/>
    <w:rsid w:val="004E540D"/>
    <w:rsid w:val="004E5646"/>
    <w:rsid w:val="004E5777"/>
    <w:rsid w:val="004E687D"/>
    <w:rsid w:val="004E6957"/>
    <w:rsid w:val="004E6E1A"/>
    <w:rsid w:val="004E6F58"/>
    <w:rsid w:val="004E7346"/>
    <w:rsid w:val="004E7B63"/>
    <w:rsid w:val="004E7F70"/>
    <w:rsid w:val="004F0B00"/>
    <w:rsid w:val="004F2C27"/>
    <w:rsid w:val="004F2CC0"/>
    <w:rsid w:val="004F3332"/>
    <w:rsid w:val="004F3B4B"/>
    <w:rsid w:val="004F4AF7"/>
    <w:rsid w:val="004F4C9A"/>
    <w:rsid w:val="004F5193"/>
    <w:rsid w:val="004F59E7"/>
    <w:rsid w:val="004F6236"/>
    <w:rsid w:val="004F63B0"/>
    <w:rsid w:val="004F6479"/>
    <w:rsid w:val="004F70DA"/>
    <w:rsid w:val="004F77C4"/>
    <w:rsid w:val="00500421"/>
    <w:rsid w:val="00500573"/>
    <w:rsid w:val="005006E2"/>
    <w:rsid w:val="0050100B"/>
    <w:rsid w:val="005014DF"/>
    <w:rsid w:val="00501FA8"/>
    <w:rsid w:val="005027EC"/>
    <w:rsid w:val="00503EA1"/>
    <w:rsid w:val="005048D7"/>
    <w:rsid w:val="005055FA"/>
    <w:rsid w:val="00505657"/>
    <w:rsid w:val="00505B69"/>
    <w:rsid w:val="00505D35"/>
    <w:rsid w:val="005061AF"/>
    <w:rsid w:val="005062A3"/>
    <w:rsid w:val="00506AD3"/>
    <w:rsid w:val="005070A3"/>
    <w:rsid w:val="005071CD"/>
    <w:rsid w:val="00507D4F"/>
    <w:rsid w:val="00510CA2"/>
    <w:rsid w:val="00511B57"/>
    <w:rsid w:val="00511B8B"/>
    <w:rsid w:val="00511E1D"/>
    <w:rsid w:val="005127F6"/>
    <w:rsid w:val="00512D7A"/>
    <w:rsid w:val="005138AF"/>
    <w:rsid w:val="00513AB0"/>
    <w:rsid w:val="00513C81"/>
    <w:rsid w:val="00513F77"/>
    <w:rsid w:val="00514C76"/>
    <w:rsid w:val="0051513F"/>
    <w:rsid w:val="005155FA"/>
    <w:rsid w:val="00515C9B"/>
    <w:rsid w:val="00515D32"/>
    <w:rsid w:val="00515ED4"/>
    <w:rsid w:val="00516521"/>
    <w:rsid w:val="005168D3"/>
    <w:rsid w:val="005169DA"/>
    <w:rsid w:val="00517012"/>
    <w:rsid w:val="00520713"/>
    <w:rsid w:val="00520BD4"/>
    <w:rsid w:val="00520FC5"/>
    <w:rsid w:val="005211C6"/>
    <w:rsid w:val="00521572"/>
    <w:rsid w:val="00521608"/>
    <w:rsid w:val="00521B9D"/>
    <w:rsid w:val="00521C95"/>
    <w:rsid w:val="005220A1"/>
    <w:rsid w:val="00522496"/>
    <w:rsid w:val="00522C72"/>
    <w:rsid w:val="00523FD0"/>
    <w:rsid w:val="00524E58"/>
    <w:rsid w:val="00525136"/>
    <w:rsid w:val="00525900"/>
    <w:rsid w:val="0052628F"/>
    <w:rsid w:val="00526DBB"/>
    <w:rsid w:val="0052793C"/>
    <w:rsid w:val="00527FBA"/>
    <w:rsid w:val="00530132"/>
    <w:rsid w:val="0053016B"/>
    <w:rsid w:val="005301BA"/>
    <w:rsid w:val="005304DA"/>
    <w:rsid w:val="00531007"/>
    <w:rsid w:val="005314DC"/>
    <w:rsid w:val="00532671"/>
    <w:rsid w:val="00532A07"/>
    <w:rsid w:val="00532E19"/>
    <w:rsid w:val="00533248"/>
    <w:rsid w:val="0053374B"/>
    <w:rsid w:val="00533E86"/>
    <w:rsid w:val="0053426C"/>
    <w:rsid w:val="0053454E"/>
    <w:rsid w:val="00534677"/>
    <w:rsid w:val="00534C48"/>
    <w:rsid w:val="00535092"/>
    <w:rsid w:val="005351BF"/>
    <w:rsid w:val="0053562E"/>
    <w:rsid w:val="0053597D"/>
    <w:rsid w:val="005363DF"/>
    <w:rsid w:val="00536F77"/>
    <w:rsid w:val="005370DB"/>
    <w:rsid w:val="00537F18"/>
    <w:rsid w:val="00540935"/>
    <w:rsid w:val="005418F5"/>
    <w:rsid w:val="00541EAD"/>
    <w:rsid w:val="00542016"/>
    <w:rsid w:val="00542648"/>
    <w:rsid w:val="00542AF3"/>
    <w:rsid w:val="00543295"/>
    <w:rsid w:val="00543585"/>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0AE4"/>
    <w:rsid w:val="00551292"/>
    <w:rsid w:val="00551382"/>
    <w:rsid w:val="00551B49"/>
    <w:rsid w:val="00551EB9"/>
    <w:rsid w:val="00552458"/>
    <w:rsid w:val="00552782"/>
    <w:rsid w:val="00552BF1"/>
    <w:rsid w:val="00552E1A"/>
    <w:rsid w:val="0055325E"/>
    <w:rsid w:val="00553D32"/>
    <w:rsid w:val="00554494"/>
    <w:rsid w:val="0055469B"/>
    <w:rsid w:val="005546B3"/>
    <w:rsid w:val="005548D4"/>
    <w:rsid w:val="005555A2"/>
    <w:rsid w:val="00555AB2"/>
    <w:rsid w:val="00555C07"/>
    <w:rsid w:val="005566CC"/>
    <w:rsid w:val="00556984"/>
    <w:rsid w:val="005569E3"/>
    <w:rsid w:val="00556DF6"/>
    <w:rsid w:val="00556F60"/>
    <w:rsid w:val="00557107"/>
    <w:rsid w:val="005573CC"/>
    <w:rsid w:val="00560916"/>
    <w:rsid w:val="0056108C"/>
    <w:rsid w:val="0056145E"/>
    <w:rsid w:val="00561953"/>
    <w:rsid w:val="0056198C"/>
    <w:rsid w:val="005619A9"/>
    <w:rsid w:val="00561F64"/>
    <w:rsid w:val="005623FB"/>
    <w:rsid w:val="005626BA"/>
    <w:rsid w:val="0056296B"/>
    <w:rsid w:val="00562BE7"/>
    <w:rsid w:val="00563219"/>
    <w:rsid w:val="00563369"/>
    <w:rsid w:val="00563C06"/>
    <w:rsid w:val="00563DF3"/>
    <w:rsid w:val="005643FE"/>
    <w:rsid w:val="005649ED"/>
    <w:rsid w:val="00564D47"/>
    <w:rsid w:val="00565793"/>
    <w:rsid w:val="00565B77"/>
    <w:rsid w:val="00565E75"/>
    <w:rsid w:val="005661CF"/>
    <w:rsid w:val="005667A3"/>
    <w:rsid w:val="00566A9C"/>
    <w:rsid w:val="0056700C"/>
    <w:rsid w:val="005671CD"/>
    <w:rsid w:val="005707B4"/>
    <w:rsid w:val="005708B0"/>
    <w:rsid w:val="00570FB6"/>
    <w:rsid w:val="005710A0"/>
    <w:rsid w:val="00571B41"/>
    <w:rsid w:val="00571CB4"/>
    <w:rsid w:val="00571DBD"/>
    <w:rsid w:val="00571DCB"/>
    <w:rsid w:val="00572519"/>
    <w:rsid w:val="005727ED"/>
    <w:rsid w:val="00574FD3"/>
    <w:rsid w:val="005757D6"/>
    <w:rsid w:val="00575DCD"/>
    <w:rsid w:val="00575E47"/>
    <w:rsid w:val="005767E8"/>
    <w:rsid w:val="005771F0"/>
    <w:rsid w:val="00577372"/>
    <w:rsid w:val="00577DA6"/>
    <w:rsid w:val="00577E96"/>
    <w:rsid w:val="005805EF"/>
    <w:rsid w:val="005806A9"/>
    <w:rsid w:val="00580C98"/>
    <w:rsid w:val="005815AC"/>
    <w:rsid w:val="005819C5"/>
    <w:rsid w:val="00581B56"/>
    <w:rsid w:val="0058227B"/>
    <w:rsid w:val="00583545"/>
    <w:rsid w:val="00583D12"/>
    <w:rsid w:val="005840F3"/>
    <w:rsid w:val="005849D6"/>
    <w:rsid w:val="00584FDD"/>
    <w:rsid w:val="00586492"/>
    <w:rsid w:val="00587AB3"/>
    <w:rsid w:val="00587F7B"/>
    <w:rsid w:val="00590C07"/>
    <w:rsid w:val="00590C09"/>
    <w:rsid w:val="00591113"/>
    <w:rsid w:val="0059139A"/>
    <w:rsid w:val="0059164C"/>
    <w:rsid w:val="00591B4C"/>
    <w:rsid w:val="00592294"/>
    <w:rsid w:val="00592C86"/>
    <w:rsid w:val="00593501"/>
    <w:rsid w:val="00593944"/>
    <w:rsid w:val="005944E1"/>
    <w:rsid w:val="00594663"/>
    <w:rsid w:val="00594795"/>
    <w:rsid w:val="00595E09"/>
    <w:rsid w:val="00595FAD"/>
    <w:rsid w:val="00596862"/>
    <w:rsid w:val="00596F81"/>
    <w:rsid w:val="00597A09"/>
    <w:rsid w:val="00597B09"/>
    <w:rsid w:val="005A030B"/>
    <w:rsid w:val="005A0376"/>
    <w:rsid w:val="005A08B5"/>
    <w:rsid w:val="005A0C54"/>
    <w:rsid w:val="005A1209"/>
    <w:rsid w:val="005A1383"/>
    <w:rsid w:val="005A13AB"/>
    <w:rsid w:val="005A1A61"/>
    <w:rsid w:val="005A298B"/>
    <w:rsid w:val="005A3CF5"/>
    <w:rsid w:val="005A467D"/>
    <w:rsid w:val="005A5862"/>
    <w:rsid w:val="005A5966"/>
    <w:rsid w:val="005A5DD5"/>
    <w:rsid w:val="005A64D6"/>
    <w:rsid w:val="005A64F8"/>
    <w:rsid w:val="005A71CF"/>
    <w:rsid w:val="005A7724"/>
    <w:rsid w:val="005A77DB"/>
    <w:rsid w:val="005A7CF9"/>
    <w:rsid w:val="005A7D91"/>
    <w:rsid w:val="005B0983"/>
    <w:rsid w:val="005B0A17"/>
    <w:rsid w:val="005B0B24"/>
    <w:rsid w:val="005B0F4B"/>
    <w:rsid w:val="005B1247"/>
    <w:rsid w:val="005B1833"/>
    <w:rsid w:val="005B2537"/>
    <w:rsid w:val="005B2815"/>
    <w:rsid w:val="005B2883"/>
    <w:rsid w:val="005B2DDE"/>
    <w:rsid w:val="005B329C"/>
    <w:rsid w:val="005B3D16"/>
    <w:rsid w:val="005B3E1E"/>
    <w:rsid w:val="005B4FFA"/>
    <w:rsid w:val="005B50CE"/>
    <w:rsid w:val="005B5610"/>
    <w:rsid w:val="005B5938"/>
    <w:rsid w:val="005B6D16"/>
    <w:rsid w:val="005B6FC4"/>
    <w:rsid w:val="005B767C"/>
    <w:rsid w:val="005B774F"/>
    <w:rsid w:val="005B7ECB"/>
    <w:rsid w:val="005C00C6"/>
    <w:rsid w:val="005C0136"/>
    <w:rsid w:val="005C024B"/>
    <w:rsid w:val="005C02DB"/>
    <w:rsid w:val="005C03A9"/>
    <w:rsid w:val="005C0889"/>
    <w:rsid w:val="005C0A64"/>
    <w:rsid w:val="005C0C9C"/>
    <w:rsid w:val="005C1D67"/>
    <w:rsid w:val="005C2167"/>
    <w:rsid w:val="005C269E"/>
    <w:rsid w:val="005C30E8"/>
    <w:rsid w:val="005C3C02"/>
    <w:rsid w:val="005C3DB4"/>
    <w:rsid w:val="005C40FC"/>
    <w:rsid w:val="005C462F"/>
    <w:rsid w:val="005C5264"/>
    <w:rsid w:val="005C5639"/>
    <w:rsid w:val="005C6825"/>
    <w:rsid w:val="005C756C"/>
    <w:rsid w:val="005C7750"/>
    <w:rsid w:val="005C7EB6"/>
    <w:rsid w:val="005D015C"/>
    <w:rsid w:val="005D0770"/>
    <w:rsid w:val="005D0EBE"/>
    <w:rsid w:val="005D13B5"/>
    <w:rsid w:val="005D192C"/>
    <w:rsid w:val="005D1B81"/>
    <w:rsid w:val="005D1DC8"/>
    <w:rsid w:val="005D2308"/>
    <w:rsid w:val="005D2841"/>
    <w:rsid w:val="005D2CCA"/>
    <w:rsid w:val="005D3374"/>
    <w:rsid w:val="005D3682"/>
    <w:rsid w:val="005D3861"/>
    <w:rsid w:val="005D41D1"/>
    <w:rsid w:val="005D4372"/>
    <w:rsid w:val="005D48C2"/>
    <w:rsid w:val="005D4C14"/>
    <w:rsid w:val="005D4F0C"/>
    <w:rsid w:val="005D5669"/>
    <w:rsid w:val="005D5677"/>
    <w:rsid w:val="005D5836"/>
    <w:rsid w:val="005D7E82"/>
    <w:rsid w:val="005D7F74"/>
    <w:rsid w:val="005E01FF"/>
    <w:rsid w:val="005E0C3E"/>
    <w:rsid w:val="005E0F7A"/>
    <w:rsid w:val="005E13F4"/>
    <w:rsid w:val="005E1D55"/>
    <w:rsid w:val="005E2104"/>
    <w:rsid w:val="005E2755"/>
    <w:rsid w:val="005E27BE"/>
    <w:rsid w:val="005E284E"/>
    <w:rsid w:val="005E2C9D"/>
    <w:rsid w:val="005E2D7F"/>
    <w:rsid w:val="005E2EFE"/>
    <w:rsid w:val="005E2FE9"/>
    <w:rsid w:val="005E3F2B"/>
    <w:rsid w:val="005E4D95"/>
    <w:rsid w:val="005E600B"/>
    <w:rsid w:val="005E6033"/>
    <w:rsid w:val="005E78DD"/>
    <w:rsid w:val="005E7E85"/>
    <w:rsid w:val="005F0520"/>
    <w:rsid w:val="005F0A80"/>
    <w:rsid w:val="005F0DD9"/>
    <w:rsid w:val="005F1238"/>
    <w:rsid w:val="005F15D2"/>
    <w:rsid w:val="005F27C7"/>
    <w:rsid w:val="005F2ACF"/>
    <w:rsid w:val="005F344A"/>
    <w:rsid w:val="005F3776"/>
    <w:rsid w:val="005F3B9D"/>
    <w:rsid w:val="005F40E3"/>
    <w:rsid w:val="005F43DB"/>
    <w:rsid w:val="005F48B6"/>
    <w:rsid w:val="005F4B74"/>
    <w:rsid w:val="005F5AD6"/>
    <w:rsid w:val="005F5B94"/>
    <w:rsid w:val="005F69C4"/>
    <w:rsid w:val="006006CB"/>
    <w:rsid w:val="0060090E"/>
    <w:rsid w:val="00600A34"/>
    <w:rsid w:val="00600E26"/>
    <w:rsid w:val="0060147C"/>
    <w:rsid w:val="00601BED"/>
    <w:rsid w:val="00602951"/>
    <w:rsid w:val="00602CA8"/>
    <w:rsid w:val="006038CC"/>
    <w:rsid w:val="0060392F"/>
    <w:rsid w:val="006039BA"/>
    <w:rsid w:val="006039F4"/>
    <w:rsid w:val="00603BC0"/>
    <w:rsid w:val="006043A2"/>
    <w:rsid w:val="00604534"/>
    <w:rsid w:val="00604985"/>
    <w:rsid w:val="00604E14"/>
    <w:rsid w:val="006059E0"/>
    <w:rsid w:val="00605B99"/>
    <w:rsid w:val="00605EF0"/>
    <w:rsid w:val="006064DD"/>
    <w:rsid w:val="00606777"/>
    <w:rsid w:val="00606C97"/>
    <w:rsid w:val="006070F1"/>
    <w:rsid w:val="0060716E"/>
    <w:rsid w:val="00607BE2"/>
    <w:rsid w:val="006107C8"/>
    <w:rsid w:val="00610954"/>
    <w:rsid w:val="006116F9"/>
    <w:rsid w:val="00611CCD"/>
    <w:rsid w:val="00612961"/>
    <w:rsid w:val="00612CB7"/>
    <w:rsid w:val="0061358B"/>
    <w:rsid w:val="00613F4F"/>
    <w:rsid w:val="006144F2"/>
    <w:rsid w:val="006145DD"/>
    <w:rsid w:val="00614918"/>
    <w:rsid w:val="00614DE9"/>
    <w:rsid w:val="00615243"/>
    <w:rsid w:val="0061565E"/>
    <w:rsid w:val="00615767"/>
    <w:rsid w:val="00615A3B"/>
    <w:rsid w:val="00616480"/>
    <w:rsid w:val="00617A71"/>
    <w:rsid w:val="00617F4B"/>
    <w:rsid w:val="006202AF"/>
    <w:rsid w:val="00620764"/>
    <w:rsid w:val="006215A4"/>
    <w:rsid w:val="00621CD1"/>
    <w:rsid w:val="00621F46"/>
    <w:rsid w:val="00622078"/>
    <w:rsid w:val="0062274D"/>
    <w:rsid w:val="006232F6"/>
    <w:rsid w:val="00623BD9"/>
    <w:rsid w:val="00623C09"/>
    <w:rsid w:val="0062415E"/>
    <w:rsid w:val="0062427B"/>
    <w:rsid w:val="006242D4"/>
    <w:rsid w:val="006246D1"/>
    <w:rsid w:val="00625247"/>
    <w:rsid w:val="00625C49"/>
    <w:rsid w:val="006262D9"/>
    <w:rsid w:val="00626F18"/>
    <w:rsid w:val="00626F3D"/>
    <w:rsid w:val="0062755A"/>
    <w:rsid w:val="00630403"/>
    <w:rsid w:val="00630A77"/>
    <w:rsid w:val="00630C94"/>
    <w:rsid w:val="00630E05"/>
    <w:rsid w:val="006311FB"/>
    <w:rsid w:val="006313D8"/>
    <w:rsid w:val="0063235D"/>
    <w:rsid w:val="00632372"/>
    <w:rsid w:val="006323A6"/>
    <w:rsid w:val="00632871"/>
    <w:rsid w:val="00632C07"/>
    <w:rsid w:val="00632E1D"/>
    <w:rsid w:val="00632F82"/>
    <w:rsid w:val="006331A3"/>
    <w:rsid w:val="0063480F"/>
    <w:rsid w:val="006349ED"/>
    <w:rsid w:val="00634BFF"/>
    <w:rsid w:val="00634CD4"/>
    <w:rsid w:val="00634DA9"/>
    <w:rsid w:val="00635217"/>
    <w:rsid w:val="0063534D"/>
    <w:rsid w:val="00635690"/>
    <w:rsid w:val="00635F10"/>
    <w:rsid w:val="00636714"/>
    <w:rsid w:val="006408CC"/>
    <w:rsid w:val="00640A43"/>
    <w:rsid w:val="006411B2"/>
    <w:rsid w:val="00641B2A"/>
    <w:rsid w:val="00641CAF"/>
    <w:rsid w:val="006421E3"/>
    <w:rsid w:val="00642E65"/>
    <w:rsid w:val="00643016"/>
    <w:rsid w:val="00644604"/>
    <w:rsid w:val="00644613"/>
    <w:rsid w:val="0064528D"/>
    <w:rsid w:val="006465F6"/>
    <w:rsid w:val="00647793"/>
    <w:rsid w:val="00650C44"/>
    <w:rsid w:val="006511EA"/>
    <w:rsid w:val="00651900"/>
    <w:rsid w:val="00651B3C"/>
    <w:rsid w:val="00651EB8"/>
    <w:rsid w:val="0065204F"/>
    <w:rsid w:val="00652767"/>
    <w:rsid w:val="00652948"/>
    <w:rsid w:val="00653880"/>
    <w:rsid w:val="0065415A"/>
    <w:rsid w:val="006541CC"/>
    <w:rsid w:val="00654654"/>
    <w:rsid w:val="00656236"/>
    <w:rsid w:val="006564D9"/>
    <w:rsid w:val="00656D91"/>
    <w:rsid w:val="00656FED"/>
    <w:rsid w:val="00657522"/>
    <w:rsid w:val="0065754B"/>
    <w:rsid w:val="006577E8"/>
    <w:rsid w:val="00657922"/>
    <w:rsid w:val="00660831"/>
    <w:rsid w:val="006610DA"/>
    <w:rsid w:val="0066162F"/>
    <w:rsid w:val="00661A50"/>
    <w:rsid w:val="00661D22"/>
    <w:rsid w:val="00661E13"/>
    <w:rsid w:val="00662A32"/>
    <w:rsid w:val="00662E85"/>
    <w:rsid w:val="006635C2"/>
    <w:rsid w:val="00663C8F"/>
    <w:rsid w:val="00663F27"/>
    <w:rsid w:val="0066400C"/>
    <w:rsid w:val="00664741"/>
    <w:rsid w:val="0066478B"/>
    <w:rsid w:val="00664A1B"/>
    <w:rsid w:val="006651E4"/>
    <w:rsid w:val="006658CC"/>
    <w:rsid w:val="006658E7"/>
    <w:rsid w:val="00665D18"/>
    <w:rsid w:val="006663D2"/>
    <w:rsid w:val="00666A00"/>
    <w:rsid w:val="00666C9C"/>
    <w:rsid w:val="00666E3C"/>
    <w:rsid w:val="0066753C"/>
    <w:rsid w:val="00667AF6"/>
    <w:rsid w:val="00667FEA"/>
    <w:rsid w:val="00670103"/>
    <w:rsid w:val="006703CD"/>
    <w:rsid w:val="006704AE"/>
    <w:rsid w:val="00670991"/>
    <w:rsid w:val="00670A18"/>
    <w:rsid w:val="00670E7A"/>
    <w:rsid w:val="0067115A"/>
    <w:rsid w:val="00671778"/>
    <w:rsid w:val="00671B65"/>
    <w:rsid w:val="00671B68"/>
    <w:rsid w:val="0067255C"/>
    <w:rsid w:val="00673043"/>
    <w:rsid w:val="00673BA9"/>
    <w:rsid w:val="00675573"/>
    <w:rsid w:val="00675EAF"/>
    <w:rsid w:val="00676635"/>
    <w:rsid w:val="006771C0"/>
    <w:rsid w:val="006773D2"/>
    <w:rsid w:val="00677E12"/>
    <w:rsid w:val="006802D6"/>
    <w:rsid w:val="00681B5B"/>
    <w:rsid w:val="0068267D"/>
    <w:rsid w:val="00683058"/>
    <w:rsid w:val="00683ADD"/>
    <w:rsid w:val="00683B2D"/>
    <w:rsid w:val="006843B2"/>
    <w:rsid w:val="006849F0"/>
    <w:rsid w:val="00684F72"/>
    <w:rsid w:val="006853A5"/>
    <w:rsid w:val="00686023"/>
    <w:rsid w:val="00686261"/>
    <w:rsid w:val="006867A4"/>
    <w:rsid w:val="0068683F"/>
    <w:rsid w:val="00686BD8"/>
    <w:rsid w:val="00687558"/>
    <w:rsid w:val="00690D99"/>
    <w:rsid w:val="00690D9B"/>
    <w:rsid w:val="006914AE"/>
    <w:rsid w:val="00691582"/>
    <w:rsid w:val="006923AD"/>
    <w:rsid w:val="006927FF"/>
    <w:rsid w:val="00692B05"/>
    <w:rsid w:val="0069422D"/>
    <w:rsid w:val="0069473F"/>
    <w:rsid w:val="00694A0F"/>
    <w:rsid w:val="00694B3F"/>
    <w:rsid w:val="006952EE"/>
    <w:rsid w:val="00695592"/>
    <w:rsid w:val="00696F06"/>
    <w:rsid w:val="006976E4"/>
    <w:rsid w:val="006A0A51"/>
    <w:rsid w:val="006A0CF8"/>
    <w:rsid w:val="006A1410"/>
    <w:rsid w:val="006A16C9"/>
    <w:rsid w:val="006A1973"/>
    <w:rsid w:val="006A1B41"/>
    <w:rsid w:val="006A209B"/>
    <w:rsid w:val="006A2654"/>
    <w:rsid w:val="006A29D2"/>
    <w:rsid w:val="006A2D0A"/>
    <w:rsid w:val="006A2E8C"/>
    <w:rsid w:val="006A2FA5"/>
    <w:rsid w:val="006A3249"/>
    <w:rsid w:val="006A3D89"/>
    <w:rsid w:val="006A4209"/>
    <w:rsid w:val="006A4338"/>
    <w:rsid w:val="006A49CA"/>
    <w:rsid w:val="006A4A3F"/>
    <w:rsid w:val="006A5281"/>
    <w:rsid w:val="006A5A38"/>
    <w:rsid w:val="006A60F5"/>
    <w:rsid w:val="006A61A5"/>
    <w:rsid w:val="006A674C"/>
    <w:rsid w:val="006A7A00"/>
    <w:rsid w:val="006B1235"/>
    <w:rsid w:val="006B13C6"/>
    <w:rsid w:val="006B2526"/>
    <w:rsid w:val="006B2EDF"/>
    <w:rsid w:val="006B39DD"/>
    <w:rsid w:val="006B547D"/>
    <w:rsid w:val="006B5ABC"/>
    <w:rsid w:val="006B6FB6"/>
    <w:rsid w:val="006B71A5"/>
    <w:rsid w:val="006B7A61"/>
    <w:rsid w:val="006B7C7B"/>
    <w:rsid w:val="006B7E70"/>
    <w:rsid w:val="006C0754"/>
    <w:rsid w:val="006C0F83"/>
    <w:rsid w:val="006C227B"/>
    <w:rsid w:val="006C3A5C"/>
    <w:rsid w:val="006C3AD7"/>
    <w:rsid w:val="006C3AE0"/>
    <w:rsid w:val="006C3CA3"/>
    <w:rsid w:val="006C3EC1"/>
    <w:rsid w:val="006C4108"/>
    <w:rsid w:val="006C42FA"/>
    <w:rsid w:val="006C433E"/>
    <w:rsid w:val="006C462B"/>
    <w:rsid w:val="006C501E"/>
    <w:rsid w:val="006C5220"/>
    <w:rsid w:val="006C5276"/>
    <w:rsid w:val="006C5410"/>
    <w:rsid w:val="006C594F"/>
    <w:rsid w:val="006C5E79"/>
    <w:rsid w:val="006C608A"/>
    <w:rsid w:val="006C6F5A"/>
    <w:rsid w:val="006C790E"/>
    <w:rsid w:val="006D02CB"/>
    <w:rsid w:val="006D0B1C"/>
    <w:rsid w:val="006D0CFD"/>
    <w:rsid w:val="006D1820"/>
    <w:rsid w:val="006D1923"/>
    <w:rsid w:val="006D1E7A"/>
    <w:rsid w:val="006D26AA"/>
    <w:rsid w:val="006D2704"/>
    <w:rsid w:val="006D27B2"/>
    <w:rsid w:val="006D2AFB"/>
    <w:rsid w:val="006D311E"/>
    <w:rsid w:val="006D364D"/>
    <w:rsid w:val="006D3E5E"/>
    <w:rsid w:val="006D3ECA"/>
    <w:rsid w:val="006D4A69"/>
    <w:rsid w:val="006D53D5"/>
    <w:rsid w:val="006D5811"/>
    <w:rsid w:val="006D66BB"/>
    <w:rsid w:val="006D66EB"/>
    <w:rsid w:val="006D6C24"/>
    <w:rsid w:val="006D6C68"/>
    <w:rsid w:val="006E031A"/>
    <w:rsid w:val="006E07EB"/>
    <w:rsid w:val="006E0DB6"/>
    <w:rsid w:val="006E13EF"/>
    <w:rsid w:val="006E17D1"/>
    <w:rsid w:val="006E1A46"/>
    <w:rsid w:val="006E1BC1"/>
    <w:rsid w:val="006E320C"/>
    <w:rsid w:val="006E3BCE"/>
    <w:rsid w:val="006E3DB8"/>
    <w:rsid w:val="006E4067"/>
    <w:rsid w:val="006E515D"/>
    <w:rsid w:val="006E5651"/>
    <w:rsid w:val="006E57B9"/>
    <w:rsid w:val="006E5DE0"/>
    <w:rsid w:val="006E602E"/>
    <w:rsid w:val="006E6149"/>
    <w:rsid w:val="006E61EF"/>
    <w:rsid w:val="006E6366"/>
    <w:rsid w:val="006E6B25"/>
    <w:rsid w:val="006E7867"/>
    <w:rsid w:val="006F0335"/>
    <w:rsid w:val="006F0779"/>
    <w:rsid w:val="006F07F0"/>
    <w:rsid w:val="006F0C90"/>
    <w:rsid w:val="006F1168"/>
    <w:rsid w:val="006F1AEE"/>
    <w:rsid w:val="006F2BDD"/>
    <w:rsid w:val="006F2DC7"/>
    <w:rsid w:val="006F2DED"/>
    <w:rsid w:val="006F310F"/>
    <w:rsid w:val="006F3B5B"/>
    <w:rsid w:val="006F3BBF"/>
    <w:rsid w:val="006F3E98"/>
    <w:rsid w:val="006F4B14"/>
    <w:rsid w:val="006F4B5D"/>
    <w:rsid w:val="006F51DD"/>
    <w:rsid w:val="006F5520"/>
    <w:rsid w:val="006F56E5"/>
    <w:rsid w:val="006F597B"/>
    <w:rsid w:val="006F6009"/>
    <w:rsid w:val="006F61BE"/>
    <w:rsid w:val="006F6265"/>
    <w:rsid w:val="006F6693"/>
    <w:rsid w:val="006F6BBA"/>
    <w:rsid w:val="006F71D5"/>
    <w:rsid w:val="006F723D"/>
    <w:rsid w:val="006F79BC"/>
    <w:rsid w:val="006F7A88"/>
    <w:rsid w:val="007002EF"/>
    <w:rsid w:val="0070044D"/>
    <w:rsid w:val="00700D96"/>
    <w:rsid w:val="007019A0"/>
    <w:rsid w:val="00702196"/>
    <w:rsid w:val="007024F4"/>
    <w:rsid w:val="00702765"/>
    <w:rsid w:val="007027C8"/>
    <w:rsid w:val="00703240"/>
    <w:rsid w:val="00703357"/>
    <w:rsid w:val="0070426E"/>
    <w:rsid w:val="00704B5A"/>
    <w:rsid w:val="0070541B"/>
    <w:rsid w:val="00705F2F"/>
    <w:rsid w:val="0070622E"/>
    <w:rsid w:val="007067E5"/>
    <w:rsid w:val="0070724F"/>
    <w:rsid w:val="007079D9"/>
    <w:rsid w:val="00707CD0"/>
    <w:rsid w:val="00707FF6"/>
    <w:rsid w:val="00710DBE"/>
    <w:rsid w:val="00710F1A"/>
    <w:rsid w:val="00711263"/>
    <w:rsid w:val="0071152C"/>
    <w:rsid w:val="00711C86"/>
    <w:rsid w:val="00711DB8"/>
    <w:rsid w:val="00712291"/>
    <w:rsid w:val="00712306"/>
    <w:rsid w:val="00713066"/>
    <w:rsid w:val="007135AA"/>
    <w:rsid w:val="00713648"/>
    <w:rsid w:val="0071375B"/>
    <w:rsid w:val="007139B9"/>
    <w:rsid w:val="00713BA6"/>
    <w:rsid w:val="0071445F"/>
    <w:rsid w:val="007149EA"/>
    <w:rsid w:val="00714A00"/>
    <w:rsid w:val="00714B16"/>
    <w:rsid w:val="007155B4"/>
    <w:rsid w:val="007158C1"/>
    <w:rsid w:val="0071599C"/>
    <w:rsid w:val="007167E2"/>
    <w:rsid w:val="007206AD"/>
    <w:rsid w:val="00720B35"/>
    <w:rsid w:val="00722458"/>
    <w:rsid w:val="0072326D"/>
    <w:rsid w:val="00723537"/>
    <w:rsid w:val="007237C7"/>
    <w:rsid w:val="00723ADD"/>
    <w:rsid w:val="00723E45"/>
    <w:rsid w:val="007241A8"/>
    <w:rsid w:val="007249E5"/>
    <w:rsid w:val="00724C1D"/>
    <w:rsid w:val="00724DF1"/>
    <w:rsid w:val="0072510F"/>
    <w:rsid w:val="00725B7B"/>
    <w:rsid w:val="00725EB8"/>
    <w:rsid w:val="00726061"/>
    <w:rsid w:val="007261FB"/>
    <w:rsid w:val="007262ED"/>
    <w:rsid w:val="007264F2"/>
    <w:rsid w:val="00726B86"/>
    <w:rsid w:val="00726D9E"/>
    <w:rsid w:val="0072763B"/>
    <w:rsid w:val="00727F13"/>
    <w:rsid w:val="00730368"/>
    <w:rsid w:val="00730A33"/>
    <w:rsid w:val="00730B34"/>
    <w:rsid w:val="00731BFF"/>
    <w:rsid w:val="00731C3A"/>
    <w:rsid w:val="00731CB5"/>
    <w:rsid w:val="00733092"/>
    <w:rsid w:val="00733AC5"/>
    <w:rsid w:val="007342D9"/>
    <w:rsid w:val="00735CC2"/>
    <w:rsid w:val="00735F88"/>
    <w:rsid w:val="007360A9"/>
    <w:rsid w:val="00736F19"/>
    <w:rsid w:val="0073720A"/>
    <w:rsid w:val="00737FC9"/>
    <w:rsid w:val="00740C19"/>
    <w:rsid w:val="0074114B"/>
    <w:rsid w:val="007421CE"/>
    <w:rsid w:val="00742587"/>
    <w:rsid w:val="007428E1"/>
    <w:rsid w:val="00742B3F"/>
    <w:rsid w:val="007435E9"/>
    <w:rsid w:val="00743921"/>
    <w:rsid w:val="00743DE9"/>
    <w:rsid w:val="00744BC9"/>
    <w:rsid w:val="00744F02"/>
    <w:rsid w:val="007450E3"/>
    <w:rsid w:val="00745523"/>
    <w:rsid w:val="00745CBB"/>
    <w:rsid w:val="00746159"/>
    <w:rsid w:val="00746480"/>
    <w:rsid w:val="0074673A"/>
    <w:rsid w:val="00746B2F"/>
    <w:rsid w:val="007470EF"/>
    <w:rsid w:val="007475BB"/>
    <w:rsid w:val="00747825"/>
    <w:rsid w:val="00747A0E"/>
    <w:rsid w:val="00750279"/>
    <w:rsid w:val="00750BA5"/>
    <w:rsid w:val="00751273"/>
    <w:rsid w:val="00751405"/>
    <w:rsid w:val="007519AE"/>
    <w:rsid w:val="00751D72"/>
    <w:rsid w:val="00751F4B"/>
    <w:rsid w:val="00751FB8"/>
    <w:rsid w:val="007520D0"/>
    <w:rsid w:val="0075243D"/>
    <w:rsid w:val="00752571"/>
    <w:rsid w:val="007528D7"/>
    <w:rsid w:val="00753174"/>
    <w:rsid w:val="00753CB0"/>
    <w:rsid w:val="00753D0A"/>
    <w:rsid w:val="00753EA6"/>
    <w:rsid w:val="00753EE1"/>
    <w:rsid w:val="00754391"/>
    <w:rsid w:val="007559A3"/>
    <w:rsid w:val="00755FD8"/>
    <w:rsid w:val="0075654C"/>
    <w:rsid w:val="0075675E"/>
    <w:rsid w:val="00756798"/>
    <w:rsid w:val="007568B2"/>
    <w:rsid w:val="00756C55"/>
    <w:rsid w:val="00760F55"/>
    <w:rsid w:val="007619C8"/>
    <w:rsid w:val="007620D0"/>
    <w:rsid w:val="00762591"/>
    <w:rsid w:val="0076274B"/>
    <w:rsid w:val="007629BF"/>
    <w:rsid w:val="00762A50"/>
    <w:rsid w:val="00762CBA"/>
    <w:rsid w:val="00763360"/>
    <w:rsid w:val="00763673"/>
    <w:rsid w:val="0076368C"/>
    <w:rsid w:val="007636B3"/>
    <w:rsid w:val="00763832"/>
    <w:rsid w:val="00763AC0"/>
    <w:rsid w:val="00763C06"/>
    <w:rsid w:val="0076415C"/>
    <w:rsid w:val="00764846"/>
    <w:rsid w:val="00764EF9"/>
    <w:rsid w:val="0076559B"/>
    <w:rsid w:val="0076634E"/>
    <w:rsid w:val="00767B48"/>
    <w:rsid w:val="00770EE1"/>
    <w:rsid w:val="00770FE5"/>
    <w:rsid w:val="00771D43"/>
    <w:rsid w:val="00772A4F"/>
    <w:rsid w:val="00773537"/>
    <w:rsid w:val="0077376B"/>
    <w:rsid w:val="007738B8"/>
    <w:rsid w:val="00773B8A"/>
    <w:rsid w:val="00774491"/>
    <w:rsid w:val="0077483D"/>
    <w:rsid w:val="00774ABC"/>
    <w:rsid w:val="00774E16"/>
    <w:rsid w:val="007753B7"/>
    <w:rsid w:val="007757B3"/>
    <w:rsid w:val="00775BDA"/>
    <w:rsid w:val="00775C72"/>
    <w:rsid w:val="00775E7B"/>
    <w:rsid w:val="00776873"/>
    <w:rsid w:val="007770AF"/>
    <w:rsid w:val="007770F6"/>
    <w:rsid w:val="00777358"/>
    <w:rsid w:val="0077769C"/>
    <w:rsid w:val="007778EA"/>
    <w:rsid w:val="007800BB"/>
    <w:rsid w:val="0078156D"/>
    <w:rsid w:val="007823A2"/>
    <w:rsid w:val="00782787"/>
    <w:rsid w:val="00782D82"/>
    <w:rsid w:val="00783382"/>
    <w:rsid w:val="007842B0"/>
    <w:rsid w:val="007842D8"/>
    <w:rsid w:val="007845C9"/>
    <w:rsid w:val="00784816"/>
    <w:rsid w:val="0078495F"/>
    <w:rsid w:val="00784A6B"/>
    <w:rsid w:val="00784B58"/>
    <w:rsid w:val="0078586D"/>
    <w:rsid w:val="00785B7F"/>
    <w:rsid w:val="00785E54"/>
    <w:rsid w:val="007863D5"/>
    <w:rsid w:val="00787D91"/>
    <w:rsid w:val="007908BC"/>
    <w:rsid w:val="00790AD3"/>
    <w:rsid w:val="00791651"/>
    <w:rsid w:val="00791853"/>
    <w:rsid w:val="00792635"/>
    <w:rsid w:val="00794258"/>
    <w:rsid w:val="007943E1"/>
    <w:rsid w:val="00795661"/>
    <w:rsid w:val="0079601B"/>
    <w:rsid w:val="00796043"/>
    <w:rsid w:val="007960C2"/>
    <w:rsid w:val="00796248"/>
    <w:rsid w:val="00796366"/>
    <w:rsid w:val="0079758F"/>
    <w:rsid w:val="007A0009"/>
    <w:rsid w:val="007A0016"/>
    <w:rsid w:val="007A05D1"/>
    <w:rsid w:val="007A07CF"/>
    <w:rsid w:val="007A0F1C"/>
    <w:rsid w:val="007A1578"/>
    <w:rsid w:val="007A181F"/>
    <w:rsid w:val="007A1C67"/>
    <w:rsid w:val="007A1FB0"/>
    <w:rsid w:val="007A377A"/>
    <w:rsid w:val="007A387C"/>
    <w:rsid w:val="007A3AA5"/>
    <w:rsid w:val="007A44E1"/>
    <w:rsid w:val="007A46C4"/>
    <w:rsid w:val="007A4FB3"/>
    <w:rsid w:val="007A5999"/>
    <w:rsid w:val="007A5FB9"/>
    <w:rsid w:val="007A6280"/>
    <w:rsid w:val="007A6FFE"/>
    <w:rsid w:val="007A7921"/>
    <w:rsid w:val="007B022B"/>
    <w:rsid w:val="007B0B87"/>
    <w:rsid w:val="007B0EE6"/>
    <w:rsid w:val="007B17B7"/>
    <w:rsid w:val="007B1AB0"/>
    <w:rsid w:val="007B28BB"/>
    <w:rsid w:val="007B2E23"/>
    <w:rsid w:val="007B35D1"/>
    <w:rsid w:val="007B3676"/>
    <w:rsid w:val="007B38BB"/>
    <w:rsid w:val="007B39C8"/>
    <w:rsid w:val="007B41F7"/>
    <w:rsid w:val="007B4721"/>
    <w:rsid w:val="007B4CB8"/>
    <w:rsid w:val="007B5A62"/>
    <w:rsid w:val="007B5CD1"/>
    <w:rsid w:val="007B695C"/>
    <w:rsid w:val="007B7C16"/>
    <w:rsid w:val="007C1D31"/>
    <w:rsid w:val="007C249C"/>
    <w:rsid w:val="007C2704"/>
    <w:rsid w:val="007C3495"/>
    <w:rsid w:val="007C4249"/>
    <w:rsid w:val="007C4F0B"/>
    <w:rsid w:val="007C528B"/>
    <w:rsid w:val="007C5928"/>
    <w:rsid w:val="007C5A6A"/>
    <w:rsid w:val="007C5C53"/>
    <w:rsid w:val="007C5E1B"/>
    <w:rsid w:val="007C6381"/>
    <w:rsid w:val="007C6719"/>
    <w:rsid w:val="007C6DB8"/>
    <w:rsid w:val="007C7118"/>
    <w:rsid w:val="007D0349"/>
    <w:rsid w:val="007D0534"/>
    <w:rsid w:val="007D0562"/>
    <w:rsid w:val="007D1962"/>
    <w:rsid w:val="007D2983"/>
    <w:rsid w:val="007D2C73"/>
    <w:rsid w:val="007D3001"/>
    <w:rsid w:val="007D3FAC"/>
    <w:rsid w:val="007D44C0"/>
    <w:rsid w:val="007D49E7"/>
    <w:rsid w:val="007D4B43"/>
    <w:rsid w:val="007D4DE3"/>
    <w:rsid w:val="007D5968"/>
    <w:rsid w:val="007D648C"/>
    <w:rsid w:val="007D6941"/>
    <w:rsid w:val="007D6C08"/>
    <w:rsid w:val="007D6C14"/>
    <w:rsid w:val="007D7639"/>
    <w:rsid w:val="007D7BD4"/>
    <w:rsid w:val="007D7DF4"/>
    <w:rsid w:val="007D7F2B"/>
    <w:rsid w:val="007E0AB5"/>
    <w:rsid w:val="007E0E9E"/>
    <w:rsid w:val="007E1974"/>
    <w:rsid w:val="007E1A0A"/>
    <w:rsid w:val="007E227F"/>
    <w:rsid w:val="007E231A"/>
    <w:rsid w:val="007E2F20"/>
    <w:rsid w:val="007E31B4"/>
    <w:rsid w:val="007E4007"/>
    <w:rsid w:val="007E42DD"/>
    <w:rsid w:val="007E46B2"/>
    <w:rsid w:val="007E496B"/>
    <w:rsid w:val="007E4D46"/>
    <w:rsid w:val="007E4F78"/>
    <w:rsid w:val="007E50DB"/>
    <w:rsid w:val="007E5842"/>
    <w:rsid w:val="007E5B10"/>
    <w:rsid w:val="007E68EC"/>
    <w:rsid w:val="007E69D2"/>
    <w:rsid w:val="007E6B6B"/>
    <w:rsid w:val="007E7090"/>
    <w:rsid w:val="007E7355"/>
    <w:rsid w:val="007E74E9"/>
    <w:rsid w:val="007E77F9"/>
    <w:rsid w:val="007E7932"/>
    <w:rsid w:val="007E7CA2"/>
    <w:rsid w:val="007F00B0"/>
    <w:rsid w:val="007F028C"/>
    <w:rsid w:val="007F09C2"/>
    <w:rsid w:val="007F0FC7"/>
    <w:rsid w:val="007F12E8"/>
    <w:rsid w:val="007F1C97"/>
    <w:rsid w:val="007F297D"/>
    <w:rsid w:val="007F32B6"/>
    <w:rsid w:val="007F3839"/>
    <w:rsid w:val="007F3AF6"/>
    <w:rsid w:val="007F3C73"/>
    <w:rsid w:val="007F3D97"/>
    <w:rsid w:val="007F43C5"/>
    <w:rsid w:val="007F483D"/>
    <w:rsid w:val="007F4A82"/>
    <w:rsid w:val="007F4DBA"/>
    <w:rsid w:val="007F5574"/>
    <w:rsid w:val="007F57BF"/>
    <w:rsid w:val="007F6F56"/>
    <w:rsid w:val="007F6FE4"/>
    <w:rsid w:val="007F7924"/>
    <w:rsid w:val="00800D99"/>
    <w:rsid w:val="00801198"/>
    <w:rsid w:val="00801427"/>
    <w:rsid w:val="008022B9"/>
    <w:rsid w:val="00802A6A"/>
    <w:rsid w:val="00802EB1"/>
    <w:rsid w:val="0080360E"/>
    <w:rsid w:val="00803B63"/>
    <w:rsid w:val="00803CFF"/>
    <w:rsid w:val="00804065"/>
    <w:rsid w:val="0080498C"/>
    <w:rsid w:val="00804A35"/>
    <w:rsid w:val="00804B6C"/>
    <w:rsid w:val="008055AE"/>
    <w:rsid w:val="00806095"/>
    <w:rsid w:val="00806A47"/>
    <w:rsid w:val="00806DAD"/>
    <w:rsid w:val="00807036"/>
    <w:rsid w:val="0080716F"/>
    <w:rsid w:val="008073C6"/>
    <w:rsid w:val="008077C9"/>
    <w:rsid w:val="00810211"/>
    <w:rsid w:val="00810874"/>
    <w:rsid w:val="0081146B"/>
    <w:rsid w:val="00811A6A"/>
    <w:rsid w:val="00811F42"/>
    <w:rsid w:val="008124F8"/>
    <w:rsid w:val="008125F6"/>
    <w:rsid w:val="00812EE6"/>
    <w:rsid w:val="00813B61"/>
    <w:rsid w:val="00813D63"/>
    <w:rsid w:val="00814107"/>
    <w:rsid w:val="00814580"/>
    <w:rsid w:val="00814D96"/>
    <w:rsid w:val="00815CF7"/>
    <w:rsid w:val="00816413"/>
    <w:rsid w:val="0081659A"/>
    <w:rsid w:val="00816624"/>
    <w:rsid w:val="0081681B"/>
    <w:rsid w:val="00816C1D"/>
    <w:rsid w:val="00816DF6"/>
    <w:rsid w:val="00817D41"/>
    <w:rsid w:val="00817E89"/>
    <w:rsid w:val="00820356"/>
    <w:rsid w:val="008206F0"/>
    <w:rsid w:val="00820A24"/>
    <w:rsid w:val="00820FE7"/>
    <w:rsid w:val="00821908"/>
    <w:rsid w:val="00821938"/>
    <w:rsid w:val="00821DCB"/>
    <w:rsid w:val="00821E1B"/>
    <w:rsid w:val="00822250"/>
    <w:rsid w:val="00822377"/>
    <w:rsid w:val="00822A1F"/>
    <w:rsid w:val="00822AA5"/>
    <w:rsid w:val="00823FB9"/>
    <w:rsid w:val="0082413F"/>
    <w:rsid w:val="00824779"/>
    <w:rsid w:val="0082498F"/>
    <w:rsid w:val="00826327"/>
    <w:rsid w:val="008263BB"/>
    <w:rsid w:val="00826E36"/>
    <w:rsid w:val="0082785D"/>
    <w:rsid w:val="00830278"/>
    <w:rsid w:val="0083077E"/>
    <w:rsid w:val="00830908"/>
    <w:rsid w:val="00830B97"/>
    <w:rsid w:val="008315F6"/>
    <w:rsid w:val="008316AC"/>
    <w:rsid w:val="008319FC"/>
    <w:rsid w:val="00831B37"/>
    <w:rsid w:val="00831D2D"/>
    <w:rsid w:val="0083263C"/>
    <w:rsid w:val="00832AFF"/>
    <w:rsid w:val="00833907"/>
    <w:rsid w:val="00833F2A"/>
    <w:rsid w:val="0083436D"/>
    <w:rsid w:val="008343E9"/>
    <w:rsid w:val="00834825"/>
    <w:rsid w:val="008350A7"/>
    <w:rsid w:val="008362A0"/>
    <w:rsid w:val="008369A0"/>
    <w:rsid w:val="00836AED"/>
    <w:rsid w:val="00837253"/>
    <w:rsid w:val="00837B72"/>
    <w:rsid w:val="00837FBD"/>
    <w:rsid w:val="0084003D"/>
    <w:rsid w:val="0084108E"/>
    <w:rsid w:val="00842349"/>
    <w:rsid w:val="008424BC"/>
    <w:rsid w:val="008436D4"/>
    <w:rsid w:val="0084383D"/>
    <w:rsid w:val="008441F5"/>
    <w:rsid w:val="0084429B"/>
    <w:rsid w:val="00844AA1"/>
    <w:rsid w:val="008451C7"/>
    <w:rsid w:val="00845365"/>
    <w:rsid w:val="008454F9"/>
    <w:rsid w:val="008461CB"/>
    <w:rsid w:val="0084659B"/>
    <w:rsid w:val="00846B08"/>
    <w:rsid w:val="00847587"/>
    <w:rsid w:val="00847741"/>
    <w:rsid w:val="00847BB7"/>
    <w:rsid w:val="008501C0"/>
    <w:rsid w:val="00850DA8"/>
    <w:rsid w:val="008512C0"/>
    <w:rsid w:val="00851669"/>
    <w:rsid w:val="00851887"/>
    <w:rsid w:val="00851B58"/>
    <w:rsid w:val="00851C92"/>
    <w:rsid w:val="008526BC"/>
    <w:rsid w:val="00852D3D"/>
    <w:rsid w:val="00852EC3"/>
    <w:rsid w:val="008535EA"/>
    <w:rsid w:val="00853F94"/>
    <w:rsid w:val="0085431C"/>
    <w:rsid w:val="00854FD7"/>
    <w:rsid w:val="008553C1"/>
    <w:rsid w:val="00855CC7"/>
    <w:rsid w:val="008562BD"/>
    <w:rsid w:val="00856E09"/>
    <w:rsid w:val="0085776B"/>
    <w:rsid w:val="008578EA"/>
    <w:rsid w:val="008602E0"/>
    <w:rsid w:val="0086032C"/>
    <w:rsid w:val="00861282"/>
    <w:rsid w:val="008616CE"/>
    <w:rsid w:val="0086262D"/>
    <w:rsid w:val="00862CC8"/>
    <w:rsid w:val="0086302E"/>
    <w:rsid w:val="008631CC"/>
    <w:rsid w:val="00863436"/>
    <w:rsid w:val="008636A7"/>
    <w:rsid w:val="00863BDB"/>
    <w:rsid w:val="00863C73"/>
    <w:rsid w:val="0086407F"/>
    <w:rsid w:val="008644AE"/>
    <w:rsid w:val="008646B0"/>
    <w:rsid w:val="0086655F"/>
    <w:rsid w:val="0086693D"/>
    <w:rsid w:val="00866B68"/>
    <w:rsid w:val="00867745"/>
    <w:rsid w:val="00867FA4"/>
    <w:rsid w:val="0087067F"/>
    <w:rsid w:val="00872299"/>
    <w:rsid w:val="00872A30"/>
    <w:rsid w:val="0087383C"/>
    <w:rsid w:val="00873A04"/>
    <w:rsid w:val="00873DD1"/>
    <w:rsid w:val="00874396"/>
    <w:rsid w:val="0087514B"/>
    <w:rsid w:val="008779FC"/>
    <w:rsid w:val="00877AC5"/>
    <w:rsid w:val="00877F61"/>
    <w:rsid w:val="008806DF"/>
    <w:rsid w:val="00880DD0"/>
    <w:rsid w:val="00881C86"/>
    <w:rsid w:val="00881CC7"/>
    <w:rsid w:val="00881EA0"/>
    <w:rsid w:val="00881F9C"/>
    <w:rsid w:val="00882180"/>
    <w:rsid w:val="008822CA"/>
    <w:rsid w:val="0088240C"/>
    <w:rsid w:val="00882A5A"/>
    <w:rsid w:val="00883177"/>
    <w:rsid w:val="00883223"/>
    <w:rsid w:val="00883700"/>
    <w:rsid w:val="00883720"/>
    <w:rsid w:val="00884007"/>
    <w:rsid w:val="00884805"/>
    <w:rsid w:val="00884D8C"/>
    <w:rsid w:val="008856EA"/>
    <w:rsid w:val="0088572B"/>
    <w:rsid w:val="00885C0C"/>
    <w:rsid w:val="008868FC"/>
    <w:rsid w:val="00886E41"/>
    <w:rsid w:val="008871DE"/>
    <w:rsid w:val="008873B2"/>
    <w:rsid w:val="00887D5D"/>
    <w:rsid w:val="0089076D"/>
    <w:rsid w:val="00891120"/>
    <w:rsid w:val="00891616"/>
    <w:rsid w:val="00891B7A"/>
    <w:rsid w:val="00891B8B"/>
    <w:rsid w:val="00892B9A"/>
    <w:rsid w:val="008930D0"/>
    <w:rsid w:val="0089360F"/>
    <w:rsid w:val="00894DED"/>
    <w:rsid w:val="00894F1C"/>
    <w:rsid w:val="00895817"/>
    <w:rsid w:val="00895856"/>
    <w:rsid w:val="008959E9"/>
    <w:rsid w:val="00895C64"/>
    <w:rsid w:val="008965AA"/>
    <w:rsid w:val="008A0B5C"/>
    <w:rsid w:val="008A1374"/>
    <w:rsid w:val="008A1D93"/>
    <w:rsid w:val="008A1E80"/>
    <w:rsid w:val="008A24E3"/>
    <w:rsid w:val="008A3939"/>
    <w:rsid w:val="008A3A4F"/>
    <w:rsid w:val="008A42E3"/>
    <w:rsid w:val="008A46C6"/>
    <w:rsid w:val="008A49F9"/>
    <w:rsid w:val="008A4E09"/>
    <w:rsid w:val="008A4FBC"/>
    <w:rsid w:val="008A5169"/>
    <w:rsid w:val="008A571A"/>
    <w:rsid w:val="008A5BF8"/>
    <w:rsid w:val="008A5DD7"/>
    <w:rsid w:val="008A61A8"/>
    <w:rsid w:val="008A723C"/>
    <w:rsid w:val="008A798D"/>
    <w:rsid w:val="008A7B60"/>
    <w:rsid w:val="008A7E5B"/>
    <w:rsid w:val="008B0354"/>
    <w:rsid w:val="008B04E3"/>
    <w:rsid w:val="008B0802"/>
    <w:rsid w:val="008B0B66"/>
    <w:rsid w:val="008B0B92"/>
    <w:rsid w:val="008B126A"/>
    <w:rsid w:val="008B2012"/>
    <w:rsid w:val="008B2408"/>
    <w:rsid w:val="008B2655"/>
    <w:rsid w:val="008B278A"/>
    <w:rsid w:val="008B2CF9"/>
    <w:rsid w:val="008B3335"/>
    <w:rsid w:val="008B3392"/>
    <w:rsid w:val="008B3530"/>
    <w:rsid w:val="008B42ED"/>
    <w:rsid w:val="008B47AF"/>
    <w:rsid w:val="008B4C22"/>
    <w:rsid w:val="008B4C68"/>
    <w:rsid w:val="008B4E53"/>
    <w:rsid w:val="008B5173"/>
    <w:rsid w:val="008B5BAA"/>
    <w:rsid w:val="008B6845"/>
    <w:rsid w:val="008B6C35"/>
    <w:rsid w:val="008B6D71"/>
    <w:rsid w:val="008B6D7F"/>
    <w:rsid w:val="008B70B5"/>
    <w:rsid w:val="008B70E9"/>
    <w:rsid w:val="008B70FF"/>
    <w:rsid w:val="008B7471"/>
    <w:rsid w:val="008B7914"/>
    <w:rsid w:val="008B7B5E"/>
    <w:rsid w:val="008C0063"/>
    <w:rsid w:val="008C031C"/>
    <w:rsid w:val="008C06E0"/>
    <w:rsid w:val="008C0B14"/>
    <w:rsid w:val="008C0E88"/>
    <w:rsid w:val="008C25AF"/>
    <w:rsid w:val="008C29AD"/>
    <w:rsid w:val="008C2CA6"/>
    <w:rsid w:val="008C341A"/>
    <w:rsid w:val="008C3A97"/>
    <w:rsid w:val="008C498E"/>
    <w:rsid w:val="008C57EE"/>
    <w:rsid w:val="008C5B0B"/>
    <w:rsid w:val="008C7124"/>
    <w:rsid w:val="008C718B"/>
    <w:rsid w:val="008C76C5"/>
    <w:rsid w:val="008C7F69"/>
    <w:rsid w:val="008D0123"/>
    <w:rsid w:val="008D01BD"/>
    <w:rsid w:val="008D05F8"/>
    <w:rsid w:val="008D08AD"/>
    <w:rsid w:val="008D0A24"/>
    <w:rsid w:val="008D0C93"/>
    <w:rsid w:val="008D14B5"/>
    <w:rsid w:val="008D178E"/>
    <w:rsid w:val="008D227A"/>
    <w:rsid w:val="008D27D2"/>
    <w:rsid w:val="008D352A"/>
    <w:rsid w:val="008D3CC0"/>
    <w:rsid w:val="008D4C5B"/>
    <w:rsid w:val="008D4CCA"/>
    <w:rsid w:val="008D5059"/>
    <w:rsid w:val="008D5772"/>
    <w:rsid w:val="008D6654"/>
    <w:rsid w:val="008D68FA"/>
    <w:rsid w:val="008D6B62"/>
    <w:rsid w:val="008D6E36"/>
    <w:rsid w:val="008D736A"/>
    <w:rsid w:val="008D788B"/>
    <w:rsid w:val="008D7BCD"/>
    <w:rsid w:val="008D7DF2"/>
    <w:rsid w:val="008E0027"/>
    <w:rsid w:val="008E098F"/>
    <w:rsid w:val="008E0C2A"/>
    <w:rsid w:val="008E11EF"/>
    <w:rsid w:val="008E13D5"/>
    <w:rsid w:val="008E1EDB"/>
    <w:rsid w:val="008E2033"/>
    <w:rsid w:val="008E255A"/>
    <w:rsid w:val="008E2E0F"/>
    <w:rsid w:val="008E302D"/>
    <w:rsid w:val="008E34FD"/>
    <w:rsid w:val="008E3F77"/>
    <w:rsid w:val="008E4589"/>
    <w:rsid w:val="008E4A69"/>
    <w:rsid w:val="008E4E84"/>
    <w:rsid w:val="008E6ED3"/>
    <w:rsid w:val="008E747F"/>
    <w:rsid w:val="008E793C"/>
    <w:rsid w:val="008E7AB2"/>
    <w:rsid w:val="008F0F3A"/>
    <w:rsid w:val="008F194A"/>
    <w:rsid w:val="008F1D44"/>
    <w:rsid w:val="008F1EE6"/>
    <w:rsid w:val="008F271C"/>
    <w:rsid w:val="008F273E"/>
    <w:rsid w:val="008F3743"/>
    <w:rsid w:val="008F3D6F"/>
    <w:rsid w:val="008F40AC"/>
    <w:rsid w:val="008F4223"/>
    <w:rsid w:val="008F49B5"/>
    <w:rsid w:val="008F4BB1"/>
    <w:rsid w:val="008F5F4E"/>
    <w:rsid w:val="008F7081"/>
    <w:rsid w:val="008F7294"/>
    <w:rsid w:val="008F738E"/>
    <w:rsid w:val="008F748A"/>
    <w:rsid w:val="008F79CB"/>
    <w:rsid w:val="008F7FF8"/>
    <w:rsid w:val="00900C0C"/>
    <w:rsid w:val="00901505"/>
    <w:rsid w:val="00901DEC"/>
    <w:rsid w:val="009021AF"/>
    <w:rsid w:val="0090231D"/>
    <w:rsid w:val="009040CE"/>
    <w:rsid w:val="009041C3"/>
    <w:rsid w:val="009043DF"/>
    <w:rsid w:val="009048E5"/>
    <w:rsid w:val="0090495E"/>
    <w:rsid w:val="00904A46"/>
    <w:rsid w:val="00904DFF"/>
    <w:rsid w:val="00904F76"/>
    <w:rsid w:val="00906D30"/>
    <w:rsid w:val="0090706A"/>
    <w:rsid w:val="009070EB"/>
    <w:rsid w:val="00907420"/>
    <w:rsid w:val="00910818"/>
    <w:rsid w:val="009112FF"/>
    <w:rsid w:val="00912CE1"/>
    <w:rsid w:val="00913352"/>
    <w:rsid w:val="0091435D"/>
    <w:rsid w:val="009146F7"/>
    <w:rsid w:val="00914800"/>
    <w:rsid w:val="0091483E"/>
    <w:rsid w:val="00916C9A"/>
    <w:rsid w:val="00917AEB"/>
    <w:rsid w:val="00920F55"/>
    <w:rsid w:val="00922302"/>
    <w:rsid w:val="0092282C"/>
    <w:rsid w:val="009233C6"/>
    <w:rsid w:val="009236D3"/>
    <w:rsid w:val="00923A7F"/>
    <w:rsid w:val="009247BF"/>
    <w:rsid w:val="009251A9"/>
    <w:rsid w:val="00925AE2"/>
    <w:rsid w:val="00926294"/>
    <w:rsid w:val="009269C4"/>
    <w:rsid w:val="00927C6C"/>
    <w:rsid w:val="00927FDD"/>
    <w:rsid w:val="00930528"/>
    <w:rsid w:val="00930788"/>
    <w:rsid w:val="009308BC"/>
    <w:rsid w:val="00930A2A"/>
    <w:rsid w:val="009321D9"/>
    <w:rsid w:val="0093236D"/>
    <w:rsid w:val="00932B6F"/>
    <w:rsid w:val="009331C1"/>
    <w:rsid w:val="00933537"/>
    <w:rsid w:val="009339B2"/>
    <w:rsid w:val="00933ACF"/>
    <w:rsid w:val="00933B9A"/>
    <w:rsid w:val="00934535"/>
    <w:rsid w:val="00935723"/>
    <w:rsid w:val="00935967"/>
    <w:rsid w:val="009359BF"/>
    <w:rsid w:val="009359D2"/>
    <w:rsid w:val="00935EEF"/>
    <w:rsid w:val="009364EB"/>
    <w:rsid w:val="009369BE"/>
    <w:rsid w:val="00937236"/>
    <w:rsid w:val="009372F0"/>
    <w:rsid w:val="009373E8"/>
    <w:rsid w:val="00937595"/>
    <w:rsid w:val="0093767E"/>
    <w:rsid w:val="00937D1B"/>
    <w:rsid w:val="0094013C"/>
    <w:rsid w:val="00940547"/>
    <w:rsid w:val="0094098D"/>
    <w:rsid w:val="00942F3F"/>
    <w:rsid w:val="00943D75"/>
    <w:rsid w:val="00943DD5"/>
    <w:rsid w:val="009441AF"/>
    <w:rsid w:val="009448D9"/>
    <w:rsid w:val="00944FA4"/>
    <w:rsid w:val="0094503B"/>
    <w:rsid w:val="0094511C"/>
    <w:rsid w:val="0094543E"/>
    <w:rsid w:val="00945A82"/>
    <w:rsid w:val="00945BF9"/>
    <w:rsid w:val="00945CFB"/>
    <w:rsid w:val="00946017"/>
    <w:rsid w:val="00946686"/>
    <w:rsid w:val="00946D86"/>
    <w:rsid w:val="00946F8A"/>
    <w:rsid w:val="00947EBB"/>
    <w:rsid w:val="009503E9"/>
    <w:rsid w:val="009503EA"/>
    <w:rsid w:val="00950612"/>
    <w:rsid w:val="00950744"/>
    <w:rsid w:val="00950A8E"/>
    <w:rsid w:val="00951CD5"/>
    <w:rsid w:val="0095276D"/>
    <w:rsid w:val="00952A3C"/>
    <w:rsid w:val="00952E7F"/>
    <w:rsid w:val="009531BF"/>
    <w:rsid w:val="009534AD"/>
    <w:rsid w:val="00954325"/>
    <w:rsid w:val="00954370"/>
    <w:rsid w:val="009547EC"/>
    <w:rsid w:val="00954B99"/>
    <w:rsid w:val="009555ED"/>
    <w:rsid w:val="00955623"/>
    <w:rsid w:val="0095581E"/>
    <w:rsid w:val="009569B2"/>
    <w:rsid w:val="00956BD0"/>
    <w:rsid w:val="009571EA"/>
    <w:rsid w:val="009574AB"/>
    <w:rsid w:val="009575AF"/>
    <w:rsid w:val="00957CB2"/>
    <w:rsid w:val="00957F16"/>
    <w:rsid w:val="00960135"/>
    <w:rsid w:val="00960206"/>
    <w:rsid w:val="00960828"/>
    <w:rsid w:val="00960B30"/>
    <w:rsid w:val="00960EBA"/>
    <w:rsid w:val="0096116A"/>
    <w:rsid w:val="00961BEF"/>
    <w:rsid w:val="0096214F"/>
    <w:rsid w:val="009624C1"/>
    <w:rsid w:val="00962C54"/>
    <w:rsid w:val="0096361A"/>
    <w:rsid w:val="00963826"/>
    <w:rsid w:val="00963947"/>
    <w:rsid w:val="009639F5"/>
    <w:rsid w:val="00963B13"/>
    <w:rsid w:val="00963C58"/>
    <w:rsid w:val="0096471B"/>
    <w:rsid w:val="00964A80"/>
    <w:rsid w:val="00964D78"/>
    <w:rsid w:val="009651A7"/>
    <w:rsid w:val="009655A4"/>
    <w:rsid w:val="00967357"/>
    <w:rsid w:val="0096791C"/>
    <w:rsid w:val="00970161"/>
    <w:rsid w:val="00970CEA"/>
    <w:rsid w:val="009716DB"/>
    <w:rsid w:val="009718C6"/>
    <w:rsid w:val="00971B2B"/>
    <w:rsid w:val="00971CFA"/>
    <w:rsid w:val="00972E7A"/>
    <w:rsid w:val="00973267"/>
    <w:rsid w:val="00973985"/>
    <w:rsid w:val="009739B7"/>
    <w:rsid w:val="00974A5A"/>
    <w:rsid w:val="00974B76"/>
    <w:rsid w:val="00975755"/>
    <w:rsid w:val="009759A0"/>
    <w:rsid w:val="009767A6"/>
    <w:rsid w:val="00976EE0"/>
    <w:rsid w:val="00977323"/>
    <w:rsid w:val="00977B05"/>
    <w:rsid w:val="009804D8"/>
    <w:rsid w:val="00980E48"/>
    <w:rsid w:val="009818EA"/>
    <w:rsid w:val="00981C92"/>
    <w:rsid w:val="00981EB3"/>
    <w:rsid w:val="0098245B"/>
    <w:rsid w:val="00982463"/>
    <w:rsid w:val="0098299C"/>
    <w:rsid w:val="00982B52"/>
    <w:rsid w:val="009833E8"/>
    <w:rsid w:val="0098421F"/>
    <w:rsid w:val="0098447E"/>
    <w:rsid w:val="00984857"/>
    <w:rsid w:val="00985734"/>
    <w:rsid w:val="0098595B"/>
    <w:rsid w:val="00986574"/>
    <w:rsid w:val="00990057"/>
    <w:rsid w:val="00990541"/>
    <w:rsid w:val="0099074B"/>
    <w:rsid w:val="0099174D"/>
    <w:rsid w:val="00991C7E"/>
    <w:rsid w:val="0099215C"/>
    <w:rsid w:val="009925E3"/>
    <w:rsid w:val="00993DFD"/>
    <w:rsid w:val="00994203"/>
    <w:rsid w:val="0099506C"/>
    <w:rsid w:val="00995151"/>
    <w:rsid w:val="00996AE4"/>
    <w:rsid w:val="00997BE6"/>
    <w:rsid w:val="00997ECE"/>
    <w:rsid w:val="009A0288"/>
    <w:rsid w:val="009A0E49"/>
    <w:rsid w:val="009A104E"/>
    <w:rsid w:val="009A11D9"/>
    <w:rsid w:val="009A12FE"/>
    <w:rsid w:val="009A1655"/>
    <w:rsid w:val="009A1A4B"/>
    <w:rsid w:val="009A1A7E"/>
    <w:rsid w:val="009A1D08"/>
    <w:rsid w:val="009A23DC"/>
    <w:rsid w:val="009A2626"/>
    <w:rsid w:val="009A353E"/>
    <w:rsid w:val="009A3664"/>
    <w:rsid w:val="009A37A3"/>
    <w:rsid w:val="009A38B9"/>
    <w:rsid w:val="009A4215"/>
    <w:rsid w:val="009A4C6A"/>
    <w:rsid w:val="009A4EAA"/>
    <w:rsid w:val="009A593C"/>
    <w:rsid w:val="009A659A"/>
    <w:rsid w:val="009A6C6A"/>
    <w:rsid w:val="009A7142"/>
    <w:rsid w:val="009B0104"/>
    <w:rsid w:val="009B0366"/>
    <w:rsid w:val="009B04EF"/>
    <w:rsid w:val="009B093D"/>
    <w:rsid w:val="009B093F"/>
    <w:rsid w:val="009B0C48"/>
    <w:rsid w:val="009B1706"/>
    <w:rsid w:val="009B2DAB"/>
    <w:rsid w:val="009B37EF"/>
    <w:rsid w:val="009B45F4"/>
    <w:rsid w:val="009B5643"/>
    <w:rsid w:val="009B63EE"/>
    <w:rsid w:val="009B6A42"/>
    <w:rsid w:val="009B6DE3"/>
    <w:rsid w:val="009B6E42"/>
    <w:rsid w:val="009B70B6"/>
    <w:rsid w:val="009B7DF4"/>
    <w:rsid w:val="009C023F"/>
    <w:rsid w:val="009C0580"/>
    <w:rsid w:val="009C1135"/>
    <w:rsid w:val="009C25BB"/>
    <w:rsid w:val="009C2858"/>
    <w:rsid w:val="009C2900"/>
    <w:rsid w:val="009C2F9F"/>
    <w:rsid w:val="009C3255"/>
    <w:rsid w:val="009C38A5"/>
    <w:rsid w:val="009C3EA7"/>
    <w:rsid w:val="009C44B3"/>
    <w:rsid w:val="009C4E97"/>
    <w:rsid w:val="009C5B53"/>
    <w:rsid w:val="009C617F"/>
    <w:rsid w:val="009C636E"/>
    <w:rsid w:val="009C6C58"/>
    <w:rsid w:val="009C71EA"/>
    <w:rsid w:val="009C73C1"/>
    <w:rsid w:val="009D03BE"/>
    <w:rsid w:val="009D0443"/>
    <w:rsid w:val="009D06D1"/>
    <w:rsid w:val="009D089E"/>
    <w:rsid w:val="009D1626"/>
    <w:rsid w:val="009D203E"/>
    <w:rsid w:val="009D25DB"/>
    <w:rsid w:val="009D2B23"/>
    <w:rsid w:val="009D2C65"/>
    <w:rsid w:val="009D3810"/>
    <w:rsid w:val="009D439D"/>
    <w:rsid w:val="009D4429"/>
    <w:rsid w:val="009D449D"/>
    <w:rsid w:val="009D55D8"/>
    <w:rsid w:val="009D5615"/>
    <w:rsid w:val="009D5916"/>
    <w:rsid w:val="009D66F5"/>
    <w:rsid w:val="009D690E"/>
    <w:rsid w:val="009D71E0"/>
    <w:rsid w:val="009D76DF"/>
    <w:rsid w:val="009D79E7"/>
    <w:rsid w:val="009D7A45"/>
    <w:rsid w:val="009D7BA2"/>
    <w:rsid w:val="009D7D19"/>
    <w:rsid w:val="009E00A7"/>
    <w:rsid w:val="009E047B"/>
    <w:rsid w:val="009E094F"/>
    <w:rsid w:val="009E0AF1"/>
    <w:rsid w:val="009E0CD8"/>
    <w:rsid w:val="009E1706"/>
    <w:rsid w:val="009E1C1D"/>
    <w:rsid w:val="009E1CDE"/>
    <w:rsid w:val="009E1FAE"/>
    <w:rsid w:val="009E2A66"/>
    <w:rsid w:val="009E38C1"/>
    <w:rsid w:val="009E3DB3"/>
    <w:rsid w:val="009E4325"/>
    <w:rsid w:val="009E4482"/>
    <w:rsid w:val="009E4D5A"/>
    <w:rsid w:val="009E4D9A"/>
    <w:rsid w:val="009E4F93"/>
    <w:rsid w:val="009E5234"/>
    <w:rsid w:val="009E6D92"/>
    <w:rsid w:val="009E778B"/>
    <w:rsid w:val="009E7F23"/>
    <w:rsid w:val="009F03FF"/>
    <w:rsid w:val="009F104A"/>
    <w:rsid w:val="009F1653"/>
    <w:rsid w:val="009F1A9C"/>
    <w:rsid w:val="009F1F44"/>
    <w:rsid w:val="009F2436"/>
    <w:rsid w:val="009F2451"/>
    <w:rsid w:val="009F34CB"/>
    <w:rsid w:val="009F3CAC"/>
    <w:rsid w:val="009F3E5A"/>
    <w:rsid w:val="009F448C"/>
    <w:rsid w:val="009F48B2"/>
    <w:rsid w:val="009F53AB"/>
    <w:rsid w:val="009F56B4"/>
    <w:rsid w:val="009F56FE"/>
    <w:rsid w:val="009F5A5C"/>
    <w:rsid w:val="009F6BF3"/>
    <w:rsid w:val="009F7067"/>
    <w:rsid w:val="009F70FB"/>
    <w:rsid w:val="009F772B"/>
    <w:rsid w:val="009F7BBD"/>
    <w:rsid w:val="009F7D75"/>
    <w:rsid w:val="009F7E35"/>
    <w:rsid w:val="009F7E49"/>
    <w:rsid w:val="00A00F69"/>
    <w:rsid w:val="00A01D8E"/>
    <w:rsid w:val="00A01F64"/>
    <w:rsid w:val="00A02649"/>
    <w:rsid w:val="00A03542"/>
    <w:rsid w:val="00A038A4"/>
    <w:rsid w:val="00A040AE"/>
    <w:rsid w:val="00A04B09"/>
    <w:rsid w:val="00A0538E"/>
    <w:rsid w:val="00A058A8"/>
    <w:rsid w:val="00A05D20"/>
    <w:rsid w:val="00A066B1"/>
    <w:rsid w:val="00A066CC"/>
    <w:rsid w:val="00A06A45"/>
    <w:rsid w:val="00A07498"/>
    <w:rsid w:val="00A07780"/>
    <w:rsid w:val="00A07CBC"/>
    <w:rsid w:val="00A07EFA"/>
    <w:rsid w:val="00A1026F"/>
    <w:rsid w:val="00A1057E"/>
    <w:rsid w:val="00A105E8"/>
    <w:rsid w:val="00A11D74"/>
    <w:rsid w:val="00A12549"/>
    <w:rsid w:val="00A1347F"/>
    <w:rsid w:val="00A143EC"/>
    <w:rsid w:val="00A149BB"/>
    <w:rsid w:val="00A160C6"/>
    <w:rsid w:val="00A16820"/>
    <w:rsid w:val="00A1688A"/>
    <w:rsid w:val="00A17CF1"/>
    <w:rsid w:val="00A17EA6"/>
    <w:rsid w:val="00A2007D"/>
    <w:rsid w:val="00A201D4"/>
    <w:rsid w:val="00A207AA"/>
    <w:rsid w:val="00A20E2D"/>
    <w:rsid w:val="00A2162D"/>
    <w:rsid w:val="00A2188F"/>
    <w:rsid w:val="00A21C7E"/>
    <w:rsid w:val="00A2271A"/>
    <w:rsid w:val="00A234D8"/>
    <w:rsid w:val="00A2360D"/>
    <w:rsid w:val="00A23747"/>
    <w:rsid w:val="00A23B23"/>
    <w:rsid w:val="00A24927"/>
    <w:rsid w:val="00A24AEF"/>
    <w:rsid w:val="00A254FA"/>
    <w:rsid w:val="00A26715"/>
    <w:rsid w:val="00A26C0B"/>
    <w:rsid w:val="00A26FA1"/>
    <w:rsid w:val="00A27CFC"/>
    <w:rsid w:val="00A27D03"/>
    <w:rsid w:val="00A27F53"/>
    <w:rsid w:val="00A3054E"/>
    <w:rsid w:val="00A312A1"/>
    <w:rsid w:val="00A317F7"/>
    <w:rsid w:val="00A31D48"/>
    <w:rsid w:val="00A33229"/>
    <w:rsid w:val="00A33342"/>
    <w:rsid w:val="00A335EE"/>
    <w:rsid w:val="00A342B8"/>
    <w:rsid w:val="00A34502"/>
    <w:rsid w:val="00A34E39"/>
    <w:rsid w:val="00A3586B"/>
    <w:rsid w:val="00A36132"/>
    <w:rsid w:val="00A3679C"/>
    <w:rsid w:val="00A37312"/>
    <w:rsid w:val="00A379FB"/>
    <w:rsid w:val="00A37A62"/>
    <w:rsid w:val="00A407A9"/>
    <w:rsid w:val="00A40DF8"/>
    <w:rsid w:val="00A41AC8"/>
    <w:rsid w:val="00A41B69"/>
    <w:rsid w:val="00A41BBB"/>
    <w:rsid w:val="00A4304D"/>
    <w:rsid w:val="00A437FB"/>
    <w:rsid w:val="00A43873"/>
    <w:rsid w:val="00A443BF"/>
    <w:rsid w:val="00A444D5"/>
    <w:rsid w:val="00A44885"/>
    <w:rsid w:val="00A44FCA"/>
    <w:rsid w:val="00A45A28"/>
    <w:rsid w:val="00A45C9E"/>
    <w:rsid w:val="00A468E5"/>
    <w:rsid w:val="00A46CCC"/>
    <w:rsid w:val="00A46D41"/>
    <w:rsid w:val="00A47816"/>
    <w:rsid w:val="00A50708"/>
    <w:rsid w:val="00A50C37"/>
    <w:rsid w:val="00A50DEF"/>
    <w:rsid w:val="00A51934"/>
    <w:rsid w:val="00A51FA7"/>
    <w:rsid w:val="00A52117"/>
    <w:rsid w:val="00A521D0"/>
    <w:rsid w:val="00A5244C"/>
    <w:rsid w:val="00A52566"/>
    <w:rsid w:val="00A5299F"/>
    <w:rsid w:val="00A52A8C"/>
    <w:rsid w:val="00A5313A"/>
    <w:rsid w:val="00A53337"/>
    <w:rsid w:val="00A535AF"/>
    <w:rsid w:val="00A53835"/>
    <w:rsid w:val="00A54523"/>
    <w:rsid w:val="00A54909"/>
    <w:rsid w:val="00A551F9"/>
    <w:rsid w:val="00A55378"/>
    <w:rsid w:val="00A557B3"/>
    <w:rsid w:val="00A55EA7"/>
    <w:rsid w:val="00A5656F"/>
    <w:rsid w:val="00A57814"/>
    <w:rsid w:val="00A57A70"/>
    <w:rsid w:val="00A57AAB"/>
    <w:rsid w:val="00A57C34"/>
    <w:rsid w:val="00A6091C"/>
    <w:rsid w:val="00A614E3"/>
    <w:rsid w:val="00A61BDE"/>
    <w:rsid w:val="00A61C91"/>
    <w:rsid w:val="00A61FB0"/>
    <w:rsid w:val="00A62402"/>
    <w:rsid w:val="00A62BAC"/>
    <w:rsid w:val="00A63008"/>
    <w:rsid w:val="00A63569"/>
    <w:rsid w:val="00A63902"/>
    <w:rsid w:val="00A63AE2"/>
    <w:rsid w:val="00A63EFF"/>
    <w:rsid w:val="00A64124"/>
    <w:rsid w:val="00A644E5"/>
    <w:rsid w:val="00A649C1"/>
    <w:rsid w:val="00A64ED7"/>
    <w:rsid w:val="00A65B60"/>
    <w:rsid w:val="00A66A4F"/>
    <w:rsid w:val="00A66FE1"/>
    <w:rsid w:val="00A679C5"/>
    <w:rsid w:val="00A67B2C"/>
    <w:rsid w:val="00A67E6F"/>
    <w:rsid w:val="00A67F04"/>
    <w:rsid w:val="00A7059F"/>
    <w:rsid w:val="00A70A76"/>
    <w:rsid w:val="00A70A7A"/>
    <w:rsid w:val="00A7164D"/>
    <w:rsid w:val="00A716FD"/>
    <w:rsid w:val="00A71993"/>
    <w:rsid w:val="00A71CC0"/>
    <w:rsid w:val="00A723CF"/>
    <w:rsid w:val="00A72B27"/>
    <w:rsid w:val="00A72EFD"/>
    <w:rsid w:val="00A73BE9"/>
    <w:rsid w:val="00A73F3C"/>
    <w:rsid w:val="00A7413D"/>
    <w:rsid w:val="00A74157"/>
    <w:rsid w:val="00A74E65"/>
    <w:rsid w:val="00A7687D"/>
    <w:rsid w:val="00A76EAC"/>
    <w:rsid w:val="00A76F36"/>
    <w:rsid w:val="00A76FDD"/>
    <w:rsid w:val="00A76FE9"/>
    <w:rsid w:val="00A77DAD"/>
    <w:rsid w:val="00A80817"/>
    <w:rsid w:val="00A809F6"/>
    <w:rsid w:val="00A8217B"/>
    <w:rsid w:val="00A821B9"/>
    <w:rsid w:val="00A82595"/>
    <w:rsid w:val="00A82E58"/>
    <w:rsid w:val="00A83B09"/>
    <w:rsid w:val="00A84266"/>
    <w:rsid w:val="00A84E57"/>
    <w:rsid w:val="00A85BE0"/>
    <w:rsid w:val="00A8635C"/>
    <w:rsid w:val="00A86B49"/>
    <w:rsid w:val="00A87AE8"/>
    <w:rsid w:val="00A9026A"/>
    <w:rsid w:val="00A90A63"/>
    <w:rsid w:val="00A90F19"/>
    <w:rsid w:val="00A9113F"/>
    <w:rsid w:val="00A91284"/>
    <w:rsid w:val="00A914D6"/>
    <w:rsid w:val="00A91C3A"/>
    <w:rsid w:val="00A927A5"/>
    <w:rsid w:val="00A92A80"/>
    <w:rsid w:val="00A93121"/>
    <w:rsid w:val="00A93282"/>
    <w:rsid w:val="00A93984"/>
    <w:rsid w:val="00A93A02"/>
    <w:rsid w:val="00A948AB"/>
    <w:rsid w:val="00A949D2"/>
    <w:rsid w:val="00A95632"/>
    <w:rsid w:val="00A95A55"/>
    <w:rsid w:val="00A95D10"/>
    <w:rsid w:val="00A969EC"/>
    <w:rsid w:val="00A96BE7"/>
    <w:rsid w:val="00A97284"/>
    <w:rsid w:val="00A97636"/>
    <w:rsid w:val="00A97DD2"/>
    <w:rsid w:val="00AA08DD"/>
    <w:rsid w:val="00AA113F"/>
    <w:rsid w:val="00AA1519"/>
    <w:rsid w:val="00AA1EE0"/>
    <w:rsid w:val="00AA29C1"/>
    <w:rsid w:val="00AA2BD2"/>
    <w:rsid w:val="00AA37B4"/>
    <w:rsid w:val="00AA37DB"/>
    <w:rsid w:val="00AA3A4D"/>
    <w:rsid w:val="00AA3A81"/>
    <w:rsid w:val="00AA413C"/>
    <w:rsid w:val="00AA4527"/>
    <w:rsid w:val="00AA5209"/>
    <w:rsid w:val="00AA5BCC"/>
    <w:rsid w:val="00AA641E"/>
    <w:rsid w:val="00AA6B97"/>
    <w:rsid w:val="00AA7638"/>
    <w:rsid w:val="00AA7681"/>
    <w:rsid w:val="00AB04B2"/>
    <w:rsid w:val="00AB0798"/>
    <w:rsid w:val="00AB0A06"/>
    <w:rsid w:val="00AB0E37"/>
    <w:rsid w:val="00AB1333"/>
    <w:rsid w:val="00AB1AE1"/>
    <w:rsid w:val="00AB28F7"/>
    <w:rsid w:val="00AB2913"/>
    <w:rsid w:val="00AB2D51"/>
    <w:rsid w:val="00AB33A5"/>
    <w:rsid w:val="00AB371B"/>
    <w:rsid w:val="00AB38E8"/>
    <w:rsid w:val="00AB5855"/>
    <w:rsid w:val="00AB5969"/>
    <w:rsid w:val="00AB641B"/>
    <w:rsid w:val="00AB66A8"/>
    <w:rsid w:val="00AB6E7A"/>
    <w:rsid w:val="00AB7ABC"/>
    <w:rsid w:val="00AC030E"/>
    <w:rsid w:val="00AC11F6"/>
    <w:rsid w:val="00AC21A1"/>
    <w:rsid w:val="00AC29EF"/>
    <w:rsid w:val="00AC2D5C"/>
    <w:rsid w:val="00AC3C72"/>
    <w:rsid w:val="00AC3FD2"/>
    <w:rsid w:val="00AC461D"/>
    <w:rsid w:val="00AC5839"/>
    <w:rsid w:val="00AC67B6"/>
    <w:rsid w:val="00AC7084"/>
    <w:rsid w:val="00AC75E2"/>
    <w:rsid w:val="00AC7EC1"/>
    <w:rsid w:val="00AD03AE"/>
    <w:rsid w:val="00AD0553"/>
    <w:rsid w:val="00AD0F61"/>
    <w:rsid w:val="00AD169A"/>
    <w:rsid w:val="00AD1A0A"/>
    <w:rsid w:val="00AD1D03"/>
    <w:rsid w:val="00AD1D0E"/>
    <w:rsid w:val="00AD22DF"/>
    <w:rsid w:val="00AD2453"/>
    <w:rsid w:val="00AD30CD"/>
    <w:rsid w:val="00AD33B5"/>
    <w:rsid w:val="00AD373B"/>
    <w:rsid w:val="00AD38A3"/>
    <w:rsid w:val="00AD38F8"/>
    <w:rsid w:val="00AD3A79"/>
    <w:rsid w:val="00AD51E3"/>
    <w:rsid w:val="00AD53BB"/>
    <w:rsid w:val="00AD554A"/>
    <w:rsid w:val="00AD5C38"/>
    <w:rsid w:val="00AD5E09"/>
    <w:rsid w:val="00AD637B"/>
    <w:rsid w:val="00AD6C37"/>
    <w:rsid w:val="00AD6DFA"/>
    <w:rsid w:val="00AD7004"/>
    <w:rsid w:val="00AD736C"/>
    <w:rsid w:val="00AD75D1"/>
    <w:rsid w:val="00AD7714"/>
    <w:rsid w:val="00AD7E14"/>
    <w:rsid w:val="00AE012E"/>
    <w:rsid w:val="00AE1963"/>
    <w:rsid w:val="00AE2462"/>
    <w:rsid w:val="00AE2503"/>
    <w:rsid w:val="00AE28B7"/>
    <w:rsid w:val="00AE2913"/>
    <w:rsid w:val="00AE2D04"/>
    <w:rsid w:val="00AE43C0"/>
    <w:rsid w:val="00AE464C"/>
    <w:rsid w:val="00AE4AFB"/>
    <w:rsid w:val="00AE4C08"/>
    <w:rsid w:val="00AE4D3B"/>
    <w:rsid w:val="00AE4DFB"/>
    <w:rsid w:val="00AE55D9"/>
    <w:rsid w:val="00AE5E4B"/>
    <w:rsid w:val="00AE67A1"/>
    <w:rsid w:val="00AE7025"/>
    <w:rsid w:val="00AE71CF"/>
    <w:rsid w:val="00AE77DF"/>
    <w:rsid w:val="00AE7AD6"/>
    <w:rsid w:val="00AE7E99"/>
    <w:rsid w:val="00AF0186"/>
    <w:rsid w:val="00AF060D"/>
    <w:rsid w:val="00AF0E15"/>
    <w:rsid w:val="00AF1445"/>
    <w:rsid w:val="00AF1535"/>
    <w:rsid w:val="00AF155C"/>
    <w:rsid w:val="00AF16C1"/>
    <w:rsid w:val="00AF1CAE"/>
    <w:rsid w:val="00AF1DFD"/>
    <w:rsid w:val="00AF1EA2"/>
    <w:rsid w:val="00AF2097"/>
    <w:rsid w:val="00AF2098"/>
    <w:rsid w:val="00AF26BB"/>
    <w:rsid w:val="00AF2C9A"/>
    <w:rsid w:val="00AF2CCF"/>
    <w:rsid w:val="00AF2E20"/>
    <w:rsid w:val="00AF3905"/>
    <w:rsid w:val="00AF4012"/>
    <w:rsid w:val="00AF40A9"/>
    <w:rsid w:val="00AF44E7"/>
    <w:rsid w:val="00AF4A74"/>
    <w:rsid w:val="00AF4AE8"/>
    <w:rsid w:val="00AF5A55"/>
    <w:rsid w:val="00AF6846"/>
    <w:rsid w:val="00AF6F16"/>
    <w:rsid w:val="00AF7F28"/>
    <w:rsid w:val="00B00C91"/>
    <w:rsid w:val="00B0196A"/>
    <w:rsid w:val="00B02559"/>
    <w:rsid w:val="00B03263"/>
    <w:rsid w:val="00B035EE"/>
    <w:rsid w:val="00B04D29"/>
    <w:rsid w:val="00B05032"/>
    <w:rsid w:val="00B05403"/>
    <w:rsid w:val="00B056E6"/>
    <w:rsid w:val="00B057C9"/>
    <w:rsid w:val="00B065BB"/>
    <w:rsid w:val="00B06F20"/>
    <w:rsid w:val="00B12823"/>
    <w:rsid w:val="00B12B5D"/>
    <w:rsid w:val="00B12DAA"/>
    <w:rsid w:val="00B14271"/>
    <w:rsid w:val="00B142E8"/>
    <w:rsid w:val="00B1441A"/>
    <w:rsid w:val="00B14DDF"/>
    <w:rsid w:val="00B150D8"/>
    <w:rsid w:val="00B15A20"/>
    <w:rsid w:val="00B15A53"/>
    <w:rsid w:val="00B1618A"/>
    <w:rsid w:val="00B161E3"/>
    <w:rsid w:val="00B165E5"/>
    <w:rsid w:val="00B176CB"/>
    <w:rsid w:val="00B17954"/>
    <w:rsid w:val="00B2049C"/>
    <w:rsid w:val="00B20673"/>
    <w:rsid w:val="00B206FA"/>
    <w:rsid w:val="00B21107"/>
    <w:rsid w:val="00B21384"/>
    <w:rsid w:val="00B219DA"/>
    <w:rsid w:val="00B222AE"/>
    <w:rsid w:val="00B22C66"/>
    <w:rsid w:val="00B22C7E"/>
    <w:rsid w:val="00B23428"/>
    <w:rsid w:val="00B2449E"/>
    <w:rsid w:val="00B24E3E"/>
    <w:rsid w:val="00B256C1"/>
    <w:rsid w:val="00B2573A"/>
    <w:rsid w:val="00B25853"/>
    <w:rsid w:val="00B25D77"/>
    <w:rsid w:val="00B260A9"/>
    <w:rsid w:val="00B266F5"/>
    <w:rsid w:val="00B26A8E"/>
    <w:rsid w:val="00B27057"/>
    <w:rsid w:val="00B27801"/>
    <w:rsid w:val="00B2781F"/>
    <w:rsid w:val="00B301F7"/>
    <w:rsid w:val="00B302D0"/>
    <w:rsid w:val="00B31315"/>
    <w:rsid w:val="00B31A11"/>
    <w:rsid w:val="00B32FED"/>
    <w:rsid w:val="00B3412B"/>
    <w:rsid w:val="00B3421D"/>
    <w:rsid w:val="00B344A8"/>
    <w:rsid w:val="00B35248"/>
    <w:rsid w:val="00B352FF"/>
    <w:rsid w:val="00B3574D"/>
    <w:rsid w:val="00B35791"/>
    <w:rsid w:val="00B35F19"/>
    <w:rsid w:val="00B3645B"/>
    <w:rsid w:val="00B36506"/>
    <w:rsid w:val="00B36AA1"/>
    <w:rsid w:val="00B36B63"/>
    <w:rsid w:val="00B37E32"/>
    <w:rsid w:val="00B40B9D"/>
    <w:rsid w:val="00B40DE2"/>
    <w:rsid w:val="00B41A6D"/>
    <w:rsid w:val="00B43465"/>
    <w:rsid w:val="00B435AF"/>
    <w:rsid w:val="00B44C71"/>
    <w:rsid w:val="00B44F34"/>
    <w:rsid w:val="00B45A08"/>
    <w:rsid w:val="00B45C5B"/>
    <w:rsid w:val="00B466F2"/>
    <w:rsid w:val="00B47929"/>
    <w:rsid w:val="00B47A27"/>
    <w:rsid w:val="00B47E87"/>
    <w:rsid w:val="00B5047F"/>
    <w:rsid w:val="00B50AD3"/>
    <w:rsid w:val="00B515A3"/>
    <w:rsid w:val="00B5230A"/>
    <w:rsid w:val="00B52D5F"/>
    <w:rsid w:val="00B52D92"/>
    <w:rsid w:val="00B53B55"/>
    <w:rsid w:val="00B53EDC"/>
    <w:rsid w:val="00B5400E"/>
    <w:rsid w:val="00B544B8"/>
    <w:rsid w:val="00B546A5"/>
    <w:rsid w:val="00B550FD"/>
    <w:rsid w:val="00B553C8"/>
    <w:rsid w:val="00B562B8"/>
    <w:rsid w:val="00B567DE"/>
    <w:rsid w:val="00B5685E"/>
    <w:rsid w:val="00B571A2"/>
    <w:rsid w:val="00B5741A"/>
    <w:rsid w:val="00B5792B"/>
    <w:rsid w:val="00B579F8"/>
    <w:rsid w:val="00B57ABF"/>
    <w:rsid w:val="00B62C47"/>
    <w:rsid w:val="00B62D0E"/>
    <w:rsid w:val="00B63802"/>
    <w:rsid w:val="00B653D9"/>
    <w:rsid w:val="00B65489"/>
    <w:rsid w:val="00B65CDB"/>
    <w:rsid w:val="00B65E83"/>
    <w:rsid w:val="00B66586"/>
    <w:rsid w:val="00B66B23"/>
    <w:rsid w:val="00B670CD"/>
    <w:rsid w:val="00B704F1"/>
    <w:rsid w:val="00B7070B"/>
    <w:rsid w:val="00B7077B"/>
    <w:rsid w:val="00B70E96"/>
    <w:rsid w:val="00B7105F"/>
    <w:rsid w:val="00B71538"/>
    <w:rsid w:val="00B71D42"/>
    <w:rsid w:val="00B71F04"/>
    <w:rsid w:val="00B71FD9"/>
    <w:rsid w:val="00B72103"/>
    <w:rsid w:val="00B72D88"/>
    <w:rsid w:val="00B72EB5"/>
    <w:rsid w:val="00B7342E"/>
    <w:rsid w:val="00B737A9"/>
    <w:rsid w:val="00B73CF0"/>
    <w:rsid w:val="00B747F7"/>
    <w:rsid w:val="00B7508B"/>
    <w:rsid w:val="00B750A7"/>
    <w:rsid w:val="00B754B3"/>
    <w:rsid w:val="00B755FB"/>
    <w:rsid w:val="00B75A01"/>
    <w:rsid w:val="00B75A42"/>
    <w:rsid w:val="00B75AE7"/>
    <w:rsid w:val="00B760B2"/>
    <w:rsid w:val="00B766A9"/>
    <w:rsid w:val="00B77055"/>
    <w:rsid w:val="00B775F0"/>
    <w:rsid w:val="00B777E0"/>
    <w:rsid w:val="00B81509"/>
    <w:rsid w:val="00B8194F"/>
    <w:rsid w:val="00B8275E"/>
    <w:rsid w:val="00B82A8F"/>
    <w:rsid w:val="00B82DDB"/>
    <w:rsid w:val="00B838E1"/>
    <w:rsid w:val="00B83FE3"/>
    <w:rsid w:val="00B843A4"/>
    <w:rsid w:val="00B849FE"/>
    <w:rsid w:val="00B84DBF"/>
    <w:rsid w:val="00B85276"/>
    <w:rsid w:val="00B85CBF"/>
    <w:rsid w:val="00B85F89"/>
    <w:rsid w:val="00B860CF"/>
    <w:rsid w:val="00B868DC"/>
    <w:rsid w:val="00B86C51"/>
    <w:rsid w:val="00B86EBB"/>
    <w:rsid w:val="00B87C2A"/>
    <w:rsid w:val="00B9011D"/>
    <w:rsid w:val="00B90497"/>
    <w:rsid w:val="00B9087F"/>
    <w:rsid w:val="00B9160B"/>
    <w:rsid w:val="00B91843"/>
    <w:rsid w:val="00B926B0"/>
    <w:rsid w:val="00B946BE"/>
    <w:rsid w:val="00B94DED"/>
    <w:rsid w:val="00B95B20"/>
    <w:rsid w:val="00B96EB1"/>
    <w:rsid w:val="00B97697"/>
    <w:rsid w:val="00BA0733"/>
    <w:rsid w:val="00BA0CD3"/>
    <w:rsid w:val="00BA167F"/>
    <w:rsid w:val="00BA1DCD"/>
    <w:rsid w:val="00BA1F19"/>
    <w:rsid w:val="00BA1FB5"/>
    <w:rsid w:val="00BA21A2"/>
    <w:rsid w:val="00BA2433"/>
    <w:rsid w:val="00BA3CB4"/>
    <w:rsid w:val="00BA3E37"/>
    <w:rsid w:val="00BA4144"/>
    <w:rsid w:val="00BA4536"/>
    <w:rsid w:val="00BA63FC"/>
    <w:rsid w:val="00BA714A"/>
    <w:rsid w:val="00BA7364"/>
    <w:rsid w:val="00BA77A1"/>
    <w:rsid w:val="00BA79F0"/>
    <w:rsid w:val="00BB071D"/>
    <w:rsid w:val="00BB0DEA"/>
    <w:rsid w:val="00BB12E1"/>
    <w:rsid w:val="00BB1FBF"/>
    <w:rsid w:val="00BB2257"/>
    <w:rsid w:val="00BB25F2"/>
    <w:rsid w:val="00BB26C9"/>
    <w:rsid w:val="00BB2874"/>
    <w:rsid w:val="00BB2C16"/>
    <w:rsid w:val="00BB2D57"/>
    <w:rsid w:val="00BB432E"/>
    <w:rsid w:val="00BB482C"/>
    <w:rsid w:val="00BB4DE9"/>
    <w:rsid w:val="00BB5A60"/>
    <w:rsid w:val="00BB5B3F"/>
    <w:rsid w:val="00BB6024"/>
    <w:rsid w:val="00BB6E22"/>
    <w:rsid w:val="00BB7524"/>
    <w:rsid w:val="00BB7863"/>
    <w:rsid w:val="00BC1FDB"/>
    <w:rsid w:val="00BC25E8"/>
    <w:rsid w:val="00BC37EB"/>
    <w:rsid w:val="00BC41E1"/>
    <w:rsid w:val="00BC49B6"/>
    <w:rsid w:val="00BC50EC"/>
    <w:rsid w:val="00BC5E06"/>
    <w:rsid w:val="00BC5FA6"/>
    <w:rsid w:val="00BC63ED"/>
    <w:rsid w:val="00BC6B45"/>
    <w:rsid w:val="00BC72B5"/>
    <w:rsid w:val="00BC7A9D"/>
    <w:rsid w:val="00BC7CD6"/>
    <w:rsid w:val="00BD0305"/>
    <w:rsid w:val="00BD094E"/>
    <w:rsid w:val="00BD09E6"/>
    <w:rsid w:val="00BD11D1"/>
    <w:rsid w:val="00BD18E0"/>
    <w:rsid w:val="00BD1961"/>
    <w:rsid w:val="00BD229C"/>
    <w:rsid w:val="00BD2589"/>
    <w:rsid w:val="00BD2D9C"/>
    <w:rsid w:val="00BD2DE2"/>
    <w:rsid w:val="00BD32EE"/>
    <w:rsid w:val="00BD337F"/>
    <w:rsid w:val="00BD3C58"/>
    <w:rsid w:val="00BD433C"/>
    <w:rsid w:val="00BD445A"/>
    <w:rsid w:val="00BD475D"/>
    <w:rsid w:val="00BD5792"/>
    <w:rsid w:val="00BD63D3"/>
    <w:rsid w:val="00BD652B"/>
    <w:rsid w:val="00BD6808"/>
    <w:rsid w:val="00BD75BF"/>
    <w:rsid w:val="00BD794F"/>
    <w:rsid w:val="00BD79D4"/>
    <w:rsid w:val="00BD7D32"/>
    <w:rsid w:val="00BE0959"/>
    <w:rsid w:val="00BE0A27"/>
    <w:rsid w:val="00BE12EF"/>
    <w:rsid w:val="00BE1464"/>
    <w:rsid w:val="00BE1CA6"/>
    <w:rsid w:val="00BE1CC0"/>
    <w:rsid w:val="00BE2496"/>
    <w:rsid w:val="00BE2770"/>
    <w:rsid w:val="00BE305F"/>
    <w:rsid w:val="00BE36D4"/>
    <w:rsid w:val="00BE4997"/>
    <w:rsid w:val="00BE5550"/>
    <w:rsid w:val="00BE5BB7"/>
    <w:rsid w:val="00BE5CFD"/>
    <w:rsid w:val="00BE6CD3"/>
    <w:rsid w:val="00BE6DC0"/>
    <w:rsid w:val="00BE7AE5"/>
    <w:rsid w:val="00BF063B"/>
    <w:rsid w:val="00BF0969"/>
    <w:rsid w:val="00BF1167"/>
    <w:rsid w:val="00BF11FA"/>
    <w:rsid w:val="00BF1531"/>
    <w:rsid w:val="00BF18C8"/>
    <w:rsid w:val="00BF1EC0"/>
    <w:rsid w:val="00BF27D8"/>
    <w:rsid w:val="00BF2867"/>
    <w:rsid w:val="00BF3157"/>
    <w:rsid w:val="00BF39B5"/>
    <w:rsid w:val="00BF3F47"/>
    <w:rsid w:val="00BF435D"/>
    <w:rsid w:val="00BF468F"/>
    <w:rsid w:val="00BF4F3B"/>
    <w:rsid w:val="00BF5172"/>
    <w:rsid w:val="00BF526B"/>
    <w:rsid w:val="00BF559E"/>
    <w:rsid w:val="00BF5CE1"/>
    <w:rsid w:val="00BF5F8A"/>
    <w:rsid w:val="00BF650E"/>
    <w:rsid w:val="00BF6633"/>
    <w:rsid w:val="00BF6BDD"/>
    <w:rsid w:val="00BF72EE"/>
    <w:rsid w:val="00BF7A69"/>
    <w:rsid w:val="00C00118"/>
    <w:rsid w:val="00C007D2"/>
    <w:rsid w:val="00C008A3"/>
    <w:rsid w:val="00C00943"/>
    <w:rsid w:val="00C00B16"/>
    <w:rsid w:val="00C010CF"/>
    <w:rsid w:val="00C01460"/>
    <w:rsid w:val="00C01DE9"/>
    <w:rsid w:val="00C022A4"/>
    <w:rsid w:val="00C02486"/>
    <w:rsid w:val="00C02BAB"/>
    <w:rsid w:val="00C03737"/>
    <w:rsid w:val="00C03C6D"/>
    <w:rsid w:val="00C049F1"/>
    <w:rsid w:val="00C04EB2"/>
    <w:rsid w:val="00C059C9"/>
    <w:rsid w:val="00C05D1C"/>
    <w:rsid w:val="00C05EA8"/>
    <w:rsid w:val="00C05EC1"/>
    <w:rsid w:val="00C06049"/>
    <w:rsid w:val="00C061F7"/>
    <w:rsid w:val="00C0654A"/>
    <w:rsid w:val="00C06DC8"/>
    <w:rsid w:val="00C0728D"/>
    <w:rsid w:val="00C10716"/>
    <w:rsid w:val="00C1076F"/>
    <w:rsid w:val="00C10AC8"/>
    <w:rsid w:val="00C1140E"/>
    <w:rsid w:val="00C11640"/>
    <w:rsid w:val="00C12185"/>
    <w:rsid w:val="00C122A4"/>
    <w:rsid w:val="00C12697"/>
    <w:rsid w:val="00C12D07"/>
    <w:rsid w:val="00C12E04"/>
    <w:rsid w:val="00C1439A"/>
    <w:rsid w:val="00C14768"/>
    <w:rsid w:val="00C14C57"/>
    <w:rsid w:val="00C157CE"/>
    <w:rsid w:val="00C15FE5"/>
    <w:rsid w:val="00C17362"/>
    <w:rsid w:val="00C17E09"/>
    <w:rsid w:val="00C17E49"/>
    <w:rsid w:val="00C17F38"/>
    <w:rsid w:val="00C21EF9"/>
    <w:rsid w:val="00C220DE"/>
    <w:rsid w:val="00C230AF"/>
    <w:rsid w:val="00C238F5"/>
    <w:rsid w:val="00C23C3F"/>
    <w:rsid w:val="00C23DB3"/>
    <w:rsid w:val="00C24083"/>
    <w:rsid w:val="00C24199"/>
    <w:rsid w:val="00C2440E"/>
    <w:rsid w:val="00C244C4"/>
    <w:rsid w:val="00C248FA"/>
    <w:rsid w:val="00C24E62"/>
    <w:rsid w:val="00C254F6"/>
    <w:rsid w:val="00C25E5D"/>
    <w:rsid w:val="00C25E64"/>
    <w:rsid w:val="00C26A14"/>
    <w:rsid w:val="00C26D9F"/>
    <w:rsid w:val="00C26E57"/>
    <w:rsid w:val="00C270BE"/>
    <w:rsid w:val="00C27672"/>
    <w:rsid w:val="00C27F4A"/>
    <w:rsid w:val="00C30CD1"/>
    <w:rsid w:val="00C30F92"/>
    <w:rsid w:val="00C32DC3"/>
    <w:rsid w:val="00C336D1"/>
    <w:rsid w:val="00C339E9"/>
    <w:rsid w:val="00C33DEF"/>
    <w:rsid w:val="00C340A1"/>
    <w:rsid w:val="00C343BB"/>
    <w:rsid w:val="00C34AE9"/>
    <w:rsid w:val="00C35109"/>
    <w:rsid w:val="00C362B6"/>
    <w:rsid w:val="00C36C05"/>
    <w:rsid w:val="00C36DAA"/>
    <w:rsid w:val="00C37AA2"/>
    <w:rsid w:val="00C401D0"/>
    <w:rsid w:val="00C405D5"/>
    <w:rsid w:val="00C4080E"/>
    <w:rsid w:val="00C40A6C"/>
    <w:rsid w:val="00C4176D"/>
    <w:rsid w:val="00C41B60"/>
    <w:rsid w:val="00C42138"/>
    <w:rsid w:val="00C4241F"/>
    <w:rsid w:val="00C424FF"/>
    <w:rsid w:val="00C429C9"/>
    <w:rsid w:val="00C45F79"/>
    <w:rsid w:val="00C4673D"/>
    <w:rsid w:val="00C469C3"/>
    <w:rsid w:val="00C47BFA"/>
    <w:rsid w:val="00C50505"/>
    <w:rsid w:val="00C5082F"/>
    <w:rsid w:val="00C5104D"/>
    <w:rsid w:val="00C51446"/>
    <w:rsid w:val="00C514D7"/>
    <w:rsid w:val="00C517E0"/>
    <w:rsid w:val="00C51A4B"/>
    <w:rsid w:val="00C51C41"/>
    <w:rsid w:val="00C52A4A"/>
    <w:rsid w:val="00C52D7E"/>
    <w:rsid w:val="00C53155"/>
    <w:rsid w:val="00C53BA9"/>
    <w:rsid w:val="00C54166"/>
    <w:rsid w:val="00C54A04"/>
    <w:rsid w:val="00C55411"/>
    <w:rsid w:val="00C554B8"/>
    <w:rsid w:val="00C55FAD"/>
    <w:rsid w:val="00C5665D"/>
    <w:rsid w:val="00C56A52"/>
    <w:rsid w:val="00C56AB3"/>
    <w:rsid w:val="00C56D3B"/>
    <w:rsid w:val="00C57837"/>
    <w:rsid w:val="00C57EBF"/>
    <w:rsid w:val="00C6033D"/>
    <w:rsid w:val="00C603D3"/>
    <w:rsid w:val="00C60525"/>
    <w:rsid w:val="00C60F45"/>
    <w:rsid w:val="00C6113F"/>
    <w:rsid w:val="00C619EC"/>
    <w:rsid w:val="00C62680"/>
    <w:rsid w:val="00C627D6"/>
    <w:rsid w:val="00C62DEF"/>
    <w:rsid w:val="00C633EE"/>
    <w:rsid w:val="00C63AC9"/>
    <w:rsid w:val="00C63E42"/>
    <w:rsid w:val="00C63FF4"/>
    <w:rsid w:val="00C6490E"/>
    <w:rsid w:val="00C64A43"/>
    <w:rsid w:val="00C64B64"/>
    <w:rsid w:val="00C65821"/>
    <w:rsid w:val="00C66AAD"/>
    <w:rsid w:val="00C66CBA"/>
    <w:rsid w:val="00C66E81"/>
    <w:rsid w:val="00C674B1"/>
    <w:rsid w:val="00C67878"/>
    <w:rsid w:val="00C6792E"/>
    <w:rsid w:val="00C72667"/>
    <w:rsid w:val="00C726A6"/>
    <w:rsid w:val="00C727F0"/>
    <w:rsid w:val="00C72FCF"/>
    <w:rsid w:val="00C73177"/>
    <w:rsid w:val="00C73FFC"/>
    <w:rsid w:val="00C742B7"/>
    <w:rsid w:val="00C74505"/>
    <w:rsid w:val="00C74DE4"/>
    <w:rsid w:val="00C7598D"/>
    <w:rsid w:val="00C75AB7"/>
    <w:rsid w:val="00C75DBF"/>
    <w:rsid w:val="00C761CA"/>
    <w:rsid w:val="00C7734C"/>
    <w:rsid w:val="00C77B48"/>
    <w:rsid w:val="00C80714"/>
    <w:rsid w:val="00C80836"/>
    <w:rsid w:val="00C80D20"/>
    <w:rsid w:val="00C80FC5"/>
    <w:rsid w:val="00C811E4"/>
    <w:rsid w:val="00C812E5"/>
    <w:rsid w:val="00C81710"/>
    <w:rsid w:val="00C81BF8"/>
    <w:rsid w:val="00C8295D"/>
    <w:rsid w:val="00C829CF"/>
    <w:rsid w:val="00C8329A"/>
    <w:rsid w:val="00C8349A"/>
    <w:rsid w:val="00C837FE"/>
    <w:rsid w:val="00C84068"/>
    <w:rsid w:val="00C844B9"/>
    <w:rsid w:val="00C85291"/>
    <w:rsid w:val="00C86102"/>
    <w:rsid w:val="00C869F5"/>
    <w:rsid w:val="00C86C57"/>
    <w:rsid w:val="00C87340"/>
    <w:rsid w:val="00C8752F"/>
    <w:rsid w:val="00C877B9"/>
    <w:rsid w:val="00C87E69"/>
    <w:rsid w:val="00C90BD7"/>
    <w:rsid w:val="00C915E4"/>
    <w:rsid w:val="00C916FC"/>
    <w:rsid w:val="00C91768"/>
    <w:rsid w:val="00C91D7B"/>
    <w:rsid w:val="00C929F6"/>
    <w:rsid w:val="00C92CE0"/>
    <w:rsid w:val="00C92DF6"/>
    <w:rsid w:val="00C92EC9"/>
    <w:rsid w:val="00C933A6"/>
    <w:rsid w:val="00C93AC5"/>
    <w:rsid w:val="00C93DBD"/>
    <w:rsid w:val="00C93E74"/>
    <w:rsid w:val="00C9412A"/>
    <w:rsid w:val="00C9415A"/>
    <w:rsid w:val="00C954E9"/>
    <w:rsid w:val="00C95E1D"/>
    <w:rsid w:val="00C96951"/>
    <w:rsid w:val="00C96AB8"/>
    <w:rsid w:val="00C976F6"/>
    <w:rsid w:val="00C97948"/>
    <w:rsid w:val="00CA0B89"/>
    <w:rsid w:val="00CA10FE"/>
    <w:rsid w:val="00CA11A0"/>
    <w:rsid w:val="00CA25FF"/>
    <w:rsid w:val="00CA2801"/>
    <w:rsid w:val="00CA2872"/>
    <w:rsid w:val="00CA2A8F"/>
    <w:rsid w:val="00CA2D59"/>
    <w:rsid w:val="00CA2EB8"/>
    <w:rsid w:val="00CA3283"/>
    <w:rsid w:val="00CA345B"/>
    <w:rsid w:val="00CA3482"/>
    <w:rsid w:val="00CA40AD"/>
    <w:rsid w:val="00CA430C"/>
    <w:rsid w:val="00CA44BE"/>
    <w:rsid w:val="00CA4A87"/>
    <w:rsid w:val="00CA4BDE"/>
    <w:rsid w:val="00CA4DFB"/>
    <w:rsid w:val="00CA57E0"/>
    <w:rsid w:val="00CA58D0"/>
    <w:rsid w:val="00CA5979"/>
    <w:rsid w:val="00CA5A49"/>
    <w:rsid w:val="00CA5C58"/>
    <w:rsid w:val="00CA66A4"/>
    <w:rsid w:val="00CA703C"/>
    <w:rsid w:val="00CA726D"/>
    <w:rsid w:val="00CB03F8"/>
    <w:rsid w:val="00CB062A"/>
    <w:rsid w:val="00CB08FA"/>
    <w:rsid w:val="00CB0A96"/>
    <w:rsid w:val="00CB0FC8"/>
    <w:rsid w:val="00CB18D2"/>
    <w:rsid w:val="00CB19D0"/>
    <w:rsid w:val="00CB1CD8"/>
    <w:rsid w:val="00CB2DAB"/>
    <w:rsid w:val="00CB3309"/>
    <w:rsid w:val="00CB3659"/>
    <w:rsid w:val="00CB3E52"/>
    <w:rsid w:val="00CB3FDF"/>
    <w:rsid w:val="00CB4BEF"/>
    <w:rsid w:val="00CB6396"/>
    <w:rsid w:val="00CB6D40"/>
    <w:rsid w:val="00CB6F87"/>
    <w:rsid w:val="00CB7584"/>
    <w:rsid w:val="00CB7779"/>
    <w:rsid w:val="00CB78D8"/>
    <w:rsid w:val="00CB7945"/>
    <w:rsid w:val="00CB7CA3"/>
    <w:rsid w:val="00CC046B"/>
    <w:rsid w:val="00CC0A2F"/>
    <w:rsid w:val="00CC0DCC"/>
    <w:rsid w:val="00CC1C73"/>
    <w:rsid w:val="00CC1DBA"/>
    <w:rsid w:val="00CC3DB2"/>
    <w:rsid w:val="00CC43B2"/>
    <w:rsid w:val="00CC537F"/>
    <w:rsid w:val="00CC66DC"/>
    <w:rsid w:val="00CC6982"/>
    <w:rsid w:val="00CC6D3D"/>
    <w:rsid w:val="00CC7758"/>
    <w:rsid w:val="00CC7C66"/>
    <w:rsid w:val="00CD01C2"/>
    <w:rsid w:val="00CD02DE"/>
    <w:rsid w:val="00CD0387"/>
    <w:rsid w:val="00CD05EB"/>
    <w:rsid w:val="00CD0FFB"/>
    <w:rsid w:val="00CD1BD9"/>
    <w:rsid w:val="00CD1C63"/>
    <w:rsid w:val="00CD1EC1"/>
    <w:rsid w:val="00CD2490"/>
    <w:rsid w:val="00CD2950"/>
    <w:rsid w:val="00CD434A"/>
    <w:rsid w:val="00CD48A3"/>
    <w:rsid w:val="00CD4B05"/>
    <w:rsid w:val="00CD4FE5"/>
    <w:rsid w:val="00CD5295"/>
    <w:rsid w:val="00CD5A08"/>
    <w:rsid w:val="00CD5AD8"/>
    <w:rsid w:val="00CD6358"/>
    <w:rsid w:val="00CD697D"/>
    <w:rsid w:val="00CD7A32"/>
    <w:rsid w:val="00CE01E1"/>
    <w:rsid w:val="00CE0ECA"/>
    <w:rsid w:val="00CE1102"/>
    <w:rsid w:val="00CE1B72"/>
    <w:rsid w:val="00CE2045"/>
    <w:rsid w:val="00CE227A"/>
    <w:rsid w:val="00CE30DD"/>
    <w:rsid w:val="00CE364C"/>
    <w:rsid w:val="00CE52BF"/>
    <w:rsid w:val="00CE5B3D"/>
    <w:rsid w:val="00CE65DD"/>
    <w:rsid w:val="00CE66EF"/>
    <w:rsid w:val="00CF0A90"/>
    <w:rsid w:val="00CF1108"/>
    <w:rsid w:val="00CF13B1"/>
    <w:rsid w:val="00CF17BA"/>
    <w:rsid w:val="00CF1B90"/>
    <w:rsid w:val="00CF2774"/>
    <w:rsid w:val="00CF289E"/>
    <w:rsid w:val="00CF2EDD"/>
    <w:rsid w:val="00CF30D4"/>
    <w:rsid w:val="00CF30DA"/>
    <w:rsid w:val="00CF3EC3"/>
    <w:rsid w:val="00CF48D6"/>
    <w:rsid w:val="00CF6218"/>
    <w:rsid w:val="00CF6236"/>
    <w:rsid w:val="00CF6473"/>
    <w:rsid w:val="00CF6873"/>
    <w:rsid w:val="00CF68F5"/>
    <w:rsid w:val="00CF6F61"/>
    <w:rsid w:val="00CF6F6A"/>
    <w:rsid w:val="00CF7227"/>
    <w:rsid w:val="00D004B4"/>
    <w:rsid w:val="00D005F0"/>
    <w:rsid w:val="00D00C19"/>
    <w:rsid w:val="00D00E67"/>
    <w:rsid w:val="00D0186E"/>
    <w:rsid w:val="00D01D3B"/>
    <w:rsid w:val="00D03591"/>
    <w:rsid w:val="00D038D8"/>
    <w:rsid w:val="00D03C4B"/>
    <w:rsid w:val="00D041DE"/>
    <w:rsid w:val="00D048B3"/>
    <w:rsid w:val="00D05433"/>
    <w:rsid w:val="00D05B3D"/>
    <w:rsid w:val="00D06390"/>
    <w:rsid w:val="00D067D3"/>
    <w:rsid w:val="00D06C08"/>
    <w:rsid w:val="00D07AA5"/>
    <w:rsid w:val="00D07B91"/>
    <w:rsid w:val="00D07CC2"/>
    <w:rsid w:val="00D105B1"/>
    <w:rsid w:val="00D10E7D"/>
    <w:rsid w:val="00D11241"/>
    <w:rsid w:val="00D11494"/>
    <w:rsid w:val="00D11E95"/>
    <w:rsid w:val="00D1269C"/>
    <w:rsid w:val="00D12916"/>
    <w:rsid w:val="00D131F0"/>
    <w:rsid w:val="00D13CD7"/>
    <w:rsid w:val="00D156DC"/>
    <w:rsid w:val="00D1577F"/>
    <w:rsid w:val="00D16F4E"/>
    <w:rsid w:val="00D170C8"/>
    <w:rsid w:val="00D17458"/>
    <w:rsid w:val="00D17A27"/>
    <w:rsid w:val="00D17BA1"/>
    <w:rsid w:val="00D17FD2"/>
    <w:rsid w:val="00D20873"/>
    <w:rsid w:val="00D20E16"/>
    <w:rsid w:val="00D21055"/>
    <w:rsid w:val="00D21101"/>
    <w:rsid w:val="00D220A3"/>
    <w:rsid w:val="00D22821"/>
    <w:rsid w:val="00D23105"/>
    <w:rsid w:val="00D23454"/>
    <w:rsid w:val="00D23945"/>
    <w:rsid w:val="00D23EC6"/>
    <w:rsid w:val="00D23F9E"/>
    <w:rsid w:val="00D24267"/>
    <w:rsid w:val="00D24ED0"/>
    <w:rsid w:val="00D25313"/>
    <w:rsid w:val="00D253EB"/>
    <w:rsid w:val="00D2559D"/>
    <w:rsid w:val="00D26274"/>
    <w:rsid w:val="00D278CD"/>
    <w:rsid w:val="00D27BC7"/>
    <w:rsid w:val="00D27DDC"/>
    <w:rsid w:val="00D3094A"/>
    <w:rsid w:val="00D309D9"/>
    <w:rsid w:val="00D31975"/>
    <w:rsid w:val="00D320D3"/>
    <w:rsid w:val="00D32291"/>
    <w:rsid w:val="00D32E14"/>
    <w:rsid w:val="00D334D4"/>
    <w:rsid w:val="00D337FB"/>
    <w:rsid w:val="00D33ECC"/>
    <w:rsid w:val="00D34676"/>
    <w:rsid w:val="00D34F89"/>
    <w:rsid w:val="00D35379"/>
    <w:rsid w:val="00D3594E"/>
    <w:rsid w:val="00D35A1A"/>
    <w:rsid w:val="00D35C12"/>
    <w:rsid w:val="00D36757"/>
    <w:rsid w:val="00D36D2C"/>
    <w:rsid w:val="00D37150"/>
    <w:rsid w:val="00D37BED"/>
    <w:rsid w:val="00D37F5E"/>
    <w:rsid w:val="00D400ED"/>
    <w:rsid w:val="00D402B1"/>
    <w:rsid w:val="00D407E5"/>
    <w:rsid w:val="00D410E8"/>
    <w:rsid w:val="00D41B34"/>
    <w:rsid w:val="00D422FF"/>
    <w:rsid w:val="00D426F4"/>
    <w:rsid w:val="00D42DE3"/>
    <w:rsid w:val="00D43145"/>
    <w:rsid w:val="00D435B0"/>
    <w:rsid w:val="00D4396D"/>
    <w:rsid w:val="00D43AFB"/>
    <w:rsid w:val="00D43B05"/>
    <w:rsid w:val="00D43EF5"/>
    <w:rsid w:val="00D4469D"/>
    <w:rsid w:val="00D45319"/>
    <w:rsid w:val="00D453E3"/>
    <w:rsid w:val="00D459F1"/>
    <w:rsid w:val="00D4629B"/>
    <w:rsid w:val="00D4653B"/>
    <w:rsid w:val="00D46F13"/>
    <w:rsid w:val="00D47E1F"/>
    <w:rsid w:val="00D47F0F"/>
    <w:rsid w:val="00D50209"/>
    <w:rsid w:val="00D50303"/>
    <w:rsid w:val="00D5048B"/>
    <w:rsid w:val="00D50DFB"/>
    <w:rsid w:val="00D51588"/>
    <w:rsid w:val="00D51984"/>
    <w:rsid w:val="00D52CBB"/>
    <w:rsid w:val="00D53012"/>
    <w:rsid w:val="00D53392"/>
    <w:rsid w:val="00D5357F"/>
    <w:rsid w:val="00D53B3E"/>
    <w:rsid w:val="00D54148"/>
    <w:rsid w:val="00D546F4"/>
    <w:rsid w:val="00D54FFA"/>
    <w:rsid w:val="00D55DB3"/>
    <w:rsid w:val="00D56F70"/>
    <w:rsid w:val="00D572D3"/>
    <w:rsid w:val="00D57D70"/>
    <w:rsid w:val="00D60349"/>
    <w:rsid w:val="00D606CA"/>
    <w:rsid w:val="00D6082A"/>
    <w:rsid w:val="00D60B58"/>
    <w:rsid w:val="00D60F2E"/>
    <w:rsid w:val="00D61498"/>
    <w:rsid w:val="00D615DA"/>
    <w:rsid w:val="00D615E0"/>
    <w:rsid w:val="00D61D19"/>
    <w:rsid w:val="00D62870"/>
    <w:rsid w:val="00D62F07"/>
    <w:rsid w:val="00D63118"/>
    <w:rsid w:val="00D63B4E"/>
    <w:rsid w:val="00D63ED0"/>
    <w:rsid w:val="00D63F89"/>
    <w:rsid w:val="00D64B30"/>
    <w:rsid w:val="00D668AB"/>
    <w:rsid w:val="00D66A45"/>
    <w:rsid w:val="00D677DD"/>
    <w:rsid w:val="00D67947"/>
    <w:rsid w:val="00D67CD9"/>
    <w:rsid w:val="00D67FA9"/>
    <w:rsid w:val="00D7084F"/>
    <w:rsid w:val="00D70FB6"/>
    <w:rsid w:val="00D711F3"/>
    <w:rsid w:val="00D712C0"/>
    <w:rsid w:val="00D712F3"/>
    <w:rsid w:val="00D714BD"/>
    <w:rsid w:val="00D72074"/>
    <w:rsid w:val="00D72116"/>
    <w:rsid w:val="00D72266"/>
    <w:rsid w:val="00D72927"/>
    <w:rsid w:val="00D72AD2"/>
    <w:rsid w:val="00D72B8E"/>
    <w:rsid w:val="00D73711"/>
    <w:rsid w:val="00D73713"/>
    <w:rsid w:val="00D74863"/>
    <w:rsid w:val="00D7601E"/>
    <w:rsid w:val="00D760BA"/>
    <w:rsid w:val="00D76545"/>
    <w:rsid w:val="00D76655"/>
    <w:rsid w:val="00D7732E"/>
    <w:rsid w:val="00D77429"/>
    <w:rsid w:val="00D776A6"/>
    <w:rsid w:val="00D80011"/>
    <w:rsid w:val="00D8070C"/>
    <w:rsid w:val="00D80F7F"/>
    <w:rsid w:val="00D82B85"/>
    <w:rsid w:val="00D82F45"/>
    <w:rsid w:val="00D83239"/>
    <w:rsid w:val="00D840FD"/>
    <w:rsid w:val="00D84146"/>
    <w:rsid w:val="00D84311"/>
    <w:rsid w:val="00D8461D"/>
    <w:rsid w:val="00D849BC"/>
    <w:rsid w:val="00D84DE2"/>
    <w:rsid w:val="00D850AF"/>
    <w:rsid w:val="00D85C2D"/>
    <w:rsid w:val="00D85E4E"/>
    <w:rsid w:val="00D8647E"/>
    <w:rsid w:val="00D8662A"/>
    <w:rsid w:val="00D867C0"/>
    <w:rsid w:val="00D878E9"/>
    <w:rsid w:val="00D87CA1"/>
    <w:rsid w:val="00D90117"/>
    <w:rsid w:val="00D9074B"/>
    <w:rsid w:val="00D909E3"/>
    <w:rsid w:val="00D90ABC"/>
    <w:rsid w:val="00D90C0B"/>
    <w:rsid w:val="00D9109F"/>
    <w:rsid w:val="00D9161F"/>
    <w:rsid w:val="00D91931"/>
    <w:rsid w:val="00D91DE2"/>
    <w:rsid w:val="00D92107"/>
    <w:rsid w:val="00D924D5"/>
    <w:rsid w:val="00D92CE1"/>
    <w:rsid w:val="00D92CEE"/>
    <w:rsid w:val="00D92DA9"/>
    <w:rsid w:val="00D931CF"/>
    <w:rsid w:val="00D946A4"/>
    <w:rsid w:val="00D946F2"/>
    <w:rsid w:val="00D94750"/>
    <w:rsid w:val="00D94E05"/>
    <w:rsid w:val="00D958DC"/>
    <w:rsid w:val="00D95D72"/>
    <w:rsid w:val="00D9650E"/>
    <w:rsid w:val="00D96D5E"/>
    <w:rsid w:val="00D9717B"/>
    <w:rsid w:val="00D97215"/>
    <w:rsid w:val="00DA03B0"/>
    <w:rsid w:val="00DA11A8"/>
    <w:rsid w:val="00DA1CE2"/>
    <w:rsid w:val="00DA226B"/>
    <w:rsid w:val="00DA3199"/>
    <w:rsid w:val="00DA319F"/>
    <w:rsid w:val="00DA3E56"/>
    <w:rsid w:val="00DA4024"/>
    <w:rsid w:val="00DA48F1"/>
    <w:rsid w:val="00DA4B46"/>
    <w:rsid w:val="00DA4BA2"/>
    <w:rsid w:val="00DA4C08"/>
    <w:rsid w:val="00DA4FF5"/>
    <w:rsid w:val="00DA53C0"/>
    <w:rsid w:val="00DA53E5"/>
    <w:rsid w:val="00DA57DE"/>
    <w:rsid w:val="00DA641A"/>
    <w:rsid w:val="00DA6C4F"/>
    <w:rsid w:val="00DA72CD"/>
    <w:rsid w:val="00DA7B54"/>
    <w:rsid w:val="00DA7C42"/>
    <w:rsid w:val="00DB0034"/>
    <w:rsid w:val="00DB0B9E"/>
    <w:rsid w:val="00DB1721"/>
    <w:rsid w:val="00DB23E3"/>
    <w:rsid w:val="00DB28CC"/>
    <w:rsid w:val="00DB2981"/>
    <w:rsid w:val="00DB29EF"/>
    <w:rsid w:val="00DB2DB1"/>
    <w:rsid w:val="00DB3476"/>
    <w:rsid w:val="00DB3971"/>
    <w:rsid w:val="00DB3C0A"/>
    <w:rsid w:val="00DB3D33"/>
    <w:rsid w:val="00DB5025"/>
    <w:rsid w:val="00DB546E"/>
    <w:rsid w:val="00DB54DE"/>
    <w:rsid w:val="00DB57CF"/>
    <w:rsid w:val="00DB581E"/>
    <w:rsid w:val="00DB595B"/>
    <w:rsid w:val="00DB5DDE"/>
    <w:rsid w:val="00DB668A"/>
    <w:rsid w:val="00DB67C9"/>
    <w:rsid w:val="00DB6AE5"/>
    <w:rsid w:val="00DB7142"/>
    <w:rsid w:val="00DB75B9"/>
    <w:rsid w:val="00DB7882"/>
    <w:rsid w:val="00DB791C"/>
    <w:rsid w:val="00DB7D24"/>
    <w:rsid w:val="00DB7D68"/>
    <w:rsid w:val="00DC1131"/>
    <w:rsid w:val="00DC1399"/>
    <w:rsid w:val="00DC17F8"/>
    <w:rsid w:val="00DC2082"/>
    <w:rsid w:val="00DC2105"/>
    <w:rsid w:val="00DC27AC"/>
    <w:rsid w:val="00DC2A1E"/>
    <w:rsid w:val="00DC2B26"/>
    <w:rsid w:val="00DC2DDE"/>
    <w:rsid w:val="00DC3140"/>
    <w:rsid w:val="00DC3288"/>
    <w:rsid w:val="00DC37BB"/>
    <w:rsid w:val="00DC46B8"/>
    <w:rsid w:val="00DC49CA"/>
    <w:rsid w:val="00DC4F83"/>
    <w:rsid w:val="00DC51F5"/>
    <w:rsid w:val="00DC55A5"/>
    <w:rsid w:val="00DC5924"/>
    <w:rsid w:val="00DC5C11"/>
    <w:rsid w:val="00DC6AB5"/>
    <w:rsid w:val="00DC6CD9"/>
    <w:rsid w:val="00DC6E94"/>
    <w:rsid w:val="00DD03B8"/>
    <w:rsid w:val="00DD040E"/>
    <w:rsid w:val="00DD0965"/>
    <w:rsid w:val="00DD0AFF"/>
    <w:rsid w:val="00DD0E9C"/>
    <w:rsid w:val="00DD1381"/>
    <w:rsid w:val="00DD17F0"/>
    <w:rsid w:val="00DD1B6E"/>
    <w:rsid w:val="00DD1C2C"/>
    <w:rsid w:val="00DD2104"/>
    <w:rsid w:val="00DD24B3"/>
    <w:rsid w:val="00DD29F5"/>
    <w:rsid w:val="00DD2D56"/>
    <w:rsid w:val="00DD301C"/>
    <w:rsid w:val="00DD309F"/>
    <w:rsid w:val="00DD393C"/>
    <w:rsid w:val="00DD3A4C"/>
    <w:rsid w:val="00DD3D33"/>
    <w:rsid w:val="00DD4926"/>
    <w:rsid w:val="00DD4BAC"/>
    <w:rsid w:val="00DD57DD"/>
    <w:rsid w:val="00DD5B9B"/>
    <w:rsid w:val="00DE120F"/>
    <w:rsid w:val="00DE22AC"/>
    <w:rsid w:val="00DE2520"/>
    <w:rsid w:val="00DE2732"/>
    <w:rsid w:val="00DE359F"/>
    <w:rsid w:val="00DE3610"/>
    <w:rsid w:val="00DE36BA"/>
    <w:rsid w:val="00DE4172"/>
    <w:rsid w:val="00DE4356"/>
    <w:rsid w:val="00DE4C76"/>
    <w:rsid w:val="00DE4D6D"/>
    <w:rsid w:val="00DE4DF7"/>
    <w:rsid w:val="00DE57F7"/>
    <w:rsid w:val="00DE64E4"/>
    <w:rsid w:val="00DE66A2"/>
    <w:rsid w:val="00DE6ECD"/>
    <w:rsid w:val="00DE7416"/>
    <w:rsid w:val="00DE75C5"/>
    <w:rsid w:val="00DE764E"/>
    <w:rsid w:val="00DE7B44"/>
    <w:rsid w:val="00DF1030"/>
    <w:rsid w:val="00DF147B"/>
    <w:rsid w:val="00DF16CE"/>
    <w:rsid w:val="00DF18AF"/>
    <w:rsid w:val="00DF2F8D"/>
    <w:rsid w:val="00DF30ED"/>
    <w:rsid w:val="00DF37C8"/>
    <w:rsid w:val="00DF398C"/>
    <w:rsid w:val="00DF4010"/>
    <w:rsid w:val="00DF404C"/>
    <w:rsid w:val="00DF4A94"/>
    <w:rsid w:val="00DF53E5"/>
    <w:rsid w:val="00DF5658"/>
    <w:rsid w:val="00DF63FA"/>
    <w:rsid w:val="00DF6FEE"/>
    <w:rsid w:val="00DF7EC4"/>
    <w:rsid w:val="00E0019C"/>
    <w:rsid w:val="00E00480"/>
    <w:rsid w:val="00E00FA9"/>
    <w:rsid w:val="00E01224"/>
    <w:rsid w:val="00E016FC"/>
    <w:rsid w:val="00E01A1D"/>
    <w:rsid w:val="00E02423"/>
    <w:rsid w:val="00E02C82"/>
    <w:rsid w:val="00E02F06"/>
    <w:rsid w:val="00E03306"/>
    <w:rsid w:val="00E03CB0"/>
    <w:rsid w:val="00E03FA3"/>
    <w:rsid w:val="00E04C42"/>
    <w:rsid w:val="00E06C71"/>
    <w:rsid w:val="00E072E5"/>
    <w:rsid w:val="00E0797C"/>
    <w:rsid w:val="00E07B0D"/>
    <w:rsid w:val="00E10C1C"/>
    <w:rsid w:val="00E11133"/>
    <w:rsid w:val="00E1282D"/>
    <w:rsid w:val="00E12CC6"/>
    <w:rsid w:val="00E12DC5"/>
    <w:rsid w:val="00E14407"/>
    <w:rsid w:val="00E14FC0"/>
    <w:rsid w:val="00E162BA"/>
    <w:rsid w:val="00E16500"/>
    <w:rsid w:val="00E16B52"/>
    <w:rsid w:val="00E17255"/>
    <w:rsid w:val="00E17544"/>
    <w:rsid w:val="00E178B6"/>
    <w:rsid w:val="00E20BE4"/>
    <w:rsid w:val="00E20F27"/>
    <w:rsid w:val="00E21419"/>
    <w:rsid w:val="00E2152D"/>
    <w:rsid w:val="00E220A8"/>
    <w:rsid w:val="00E225FF"/>
    <w:rsid w:val="00E234C2"/>
    <w:rsid w:val="00E235B1"/>
    <w:rsid w:val="00E235C0"/>
    <w:rsid w:val="00E24AD7"/>
    <w:rsid w:val="00E25433"/>
    <w:rsid w:val="00E255DB"/>
    <w:rsid w:val="00E25793"/>
    <w:rsid w:val="00E257F7"/>
    <w:rsid w:val="00E2616A"/>
    <w:rsid w:val="00E26205"/>
    <w:rsid w:val="00E270C2"/>
    <w:rsid w:val="00E273A4"/>
    <w:rsid w:val="00E302C9"/>
    <w:rsid w:val="00E30926"/>
    <w:rsid w:val="00E31914"/>
    <w:rsid w:val="00E31A81"/>
    <w:rsid w:val="00E32049"/>
    <w:rsid w:val="00E3236C"/>
    <w:rsid w:val="00E324FE"/>
    <w:rsid w:val="00E32C91"/>
    <w:rsid w:val="00E33D46"/>
    <w:rsid w:val="00E34516"/>
    <w:rsid w:val="00E34DDE"/>
    <w:rsid w:val="00E351F1"/>
    <w:rsid w:val="00E354F7"/>
    <w:rsid w:val="00E3648E"/>
    <w:rsid w:val="00E368EC"/>
    <w:rsid w:val="00E376C5"/>
    <w:rsid w:val="00E379E7"/>
    <w:rsid w:val="00E37DFD"/>
    <w:rsid w:val="00E40122"/>
    <w:rsid w:val="00E407E7"/>
    <w:rsid w:val="00E407F3"/>
    <w:rsid w:val="00E40836"/>
    <w:rsid w:val="00E411A0"/>
    <w:rsid w:val="00E41BCC"/>
    <w:rsid w:val="00E42113"/>
    <w:rsid w:val="00E4213A"/>
    <w:rsid w:val="00E42933"/>
    <w:rsid w:val="00E42C92"/>
    <w:rsid w:val="00E433C9"/>
    <w:rsid w:val="00E434EE"/>
    <w:rsid w:val="00E438BD"/>
    <w:rsid w:val="00E43AA8"/>
    <w:rsid w:val="00E44486"/>
    <w:rsid w:val="00E447A8"/>
    <w:rsid w:val="00E44B0F"/>
    <w:rsid w:val="00E44C64"/>
    <w:rsid w:val="00E44E25"/>
    <w:rsid w:val="00E45318"/>
    <w:rsid w:val="00E45CA3"/>
    <w:rsid w:val="00E45D1B"/>
    <w:rsid w:val="00E46513"/>
    <w:rsid w:val="00E4666A"/>
    <w:rsid w:val="00E501C9"/>
    <w:rsid w:val="00E520FA"/>
    <w:rsid w:val="00E524F9"/>
    <w:rsid w:val="00E52A56"/>
    <w:rsid w:val="00E52C74"/>
    <w:rsid w:val="00E52F13"/>
    <w:rsid w:val="00E5332E"/>
    <w:rsid w:val="00E53827"/>
    <w:rsid w:val="00E538DB"/>
    <w:rsid w:val="00E53E3B"/>
    <w:rsid w:val="00E5409B"/>
    <w:rsid w:val="00E540C1"/>
    <w:rsid w:val="00E546CC"/>
    <w:rsid w:val="00E5525F"/>
    <w:rsid w:val="00E5538B"/>
    <w:rsid w:val="00E55C9E"/>
    <w:rsid w:val="00E5602E"/>
    <w:rsid w:val="00E56B34"/>
    <w:rsid w:val="00E56D22"/>
    <w:rsid w:val="00E57217"/>
    <w:rsid w:val="00E5758B"/>
    <w:rsid w:val="00E57C1E"/>
    <w:rsid w:val="00E60692"/>
    <w:rsid w:val="00E6092A"/>
    <w:rsid w:val="00E60B35"/>
    <w:rsid w:val="00E6106A"/>
    <w:rsid w:val="00E61188"/>
    <w:rsid w:val="00E6124F"/>
    <w:rsid w:val="00E61369"/>
    <w:rsid w:val="00E61618"/>
    <w:rsid w:val="00E61BE3"/>
    <w:rsid w:val="00E620A2"/>
    <w:rsid w:val="00E62310"/>
    <w:rsid w:val="00E62A75"/>
    <w:rsid w:val="00E63B5A"/>
    <w:rsid w:val="00E64146"/>
    <w:rsid w:val="00E64621"/>
    <w:rsid w:val="00E64BF0"/>
    <w:rsid w:val="00E64DA7"/>
    <w:rsid w:val="00E65F24"/>
    <w:rsid w:val="00E65F5F"/>
    <w:rsid w:val="00E669D4"/>
    <w:rsid w:val="00E66E19"/>
    <w:rsid w:val="00E674C9"/>
    <w:rsid w:val="00E67556"/>
    <w:rsid w:val="00E67D23"/>
    <w:rsid w:val="00E67EAE"/>
    <w:rsid w:val="00E67FEE"/>
    <w:rsid w:val="00E7059B"/>
    <w:rsid w:val="00E709EF"/>
    <w:rsid w:val="00E70ACE"/>
    <w:rsid w:val="00E70CD2"/>
    <w:rsid w:val="00E70DE8"/>
    <w:rsid w:val="00E71156"/>
    <w:rsid w:val="00E71963"/>
    <w:rsid w:val="00E71F4F"/>
    <w:rsid w:val="00E72001"/>
    <w:rsid w:val="00E73766"/>
    <w:rsid w:val="00E73CBE"/>
    <w:rsid w:val="00E74ADE"/>
    <w:rsid w:val="00E74F23"/>
    <w:rsid w:val="00E760B1"/>
    <w:rsid w:val="00E760E8"/>
    <w:rsid w:val="00E764F1"/>
    <w:rsid w:val="00E7674B"/>
    <w:rsid w:val="00E76B8C"/>
    <w:rsid w:val="00E76C9B"/>
    <w:rsid w:val="00E77AC1"/>
    <w:rsid w:val="00E77BA9"/>
    <w:rsid w:val="00E77D52"/>
    <w:rsid w:val="00E77F5E"/>
    <w:rsid w:val="00E809D7"/>
    <w:rsid w:val="00E80D4B"/>
    <w:rsid w:val="00E811B5"/>
    <w:rsid w:val="00E81384"/>
    <w:rsid w:val="00E815BC"/>
    <w:rsid w:val="00E8196A"/>
    <w:rsid w:val="00E82814"/>
    <w:rsid w:val="00E828B0"/>
    <w:rsid w:val="00E828F3"/>
    <w:rsid w:val="00E832A4"/>
    <w:rsid w:val="00E83539"/>
    <w:rsid w:val="00E83988"/>
    <w:rsid w:val="00E841D4"/>
    <w:rsid w:val="00E84645"/>
    <w:rsid w:val="00E84A56"/>
    <w:rsid w:val="00E84DC3"/>
    <w:rsid w:val="00E853A8"/>
    <w:rsid w:val="00E855CD"/>
    <w:rsid w:val="00E858AF"/>
    <w:rsid w:val="00E8598B"/>
    <w:rsid w:val="00E85F9F"/>
    <w:rsid w:val="00E8629F"/>
    <w:rsid w:val="00E86308"/>
    <w:rsid w:val="00E86364"/>
    <w:rsid w:val="00E875AF"/>
    <w:rsid w:val="00E87A22"/>
    <w:rsid w:val="00E87AAD"/>
    <w:rsid w:val="00E87AD6"/>
    <w:rsid w:val="00E87FDC"/>
    <w:rsid w:val="00E87FF2"/>
    <w:rsid w:val="00E9015A"/>
    <w:rsid w:val="00E90351"/>
    <w:rsid w:val="00E905D0"/>
    <w:rsid w:val="00E90B5C"/>
    <w:rsid w:val="00E90F11"/>
    <w:rsid w:val="00E912C9"/>
    <w:rsid w:val="00E9141D"/>
    <w:rsid w:val="00E91445"/>
    <w:rsid w:val="00E9186A"/>
    <w:rsid w:val="00E918D0"/>
    <w:rsid w:val="00E91ABA"/>
    <w:rsid w:val="00E91E9B"/>
    <w:rsid w:val="00E92EF0"/>
    <w:rsid w:val="00E938DE"/>
    <w:rsid w:val="00E93C28"/>
    <w:rsid w:val="00E9404D"/>
    <w:rsid w:val="00E94854"/>
    <w:rsid w:val="00E94AF7"/>
    <w:rsid w:val="00E954F5"/>
    <w:rsid w:val="00E95641"/>
    <w:rsid w:val="00E95AFF"/>
    <w:rsid w:val="00E95B10"/>
    <w:rsid w:val="00E96289"/>
    <w:rsid w:val="00E96557"/>
    <w:rsid w:val="00E96B4E"/>
    <w:rsid w:val="00E971AD"/>
    <w:rsid w:val="00E971F9"/>
    <w:rsid w:val="00E97930"/>
    <w:rsid w:val="00E97D55"/>
    <w:rsid w:val="00E97DAB"/>
    <w:rsid w:val="00E97DD0"/>
    <w:rsid w:val="00E97E95"/>
    <w:rsid w:val="00E97FED"/>
    <w:rsid w:val="00EA04E7"/>
    <w:rsid w:val="00EA07DC"/>
    <w:rsid w:val="00EA109B"/>
    <w:rsid w:val="00EA1A48"/>
    <w:rsid w:val="00EA2BC8"/>
    <w:rsid w:val="00EA37C6"/>
    <w:rsid w:val="00EA3820"/>
    <w:rsid w:val="00EA4ADB"/>
    <w:rsid w:val="00EA5326"/>
    <w:rsid w:val="00EA6297"/>
    <w:rsid w:val="00EA629E"/>
    <w:rsid w:val="00EA6961"/>
    <w:rsid w:val="00EA6D5D"/>
    <w:rsid w:val="00EA719A"/>
    <w:rsid w:val="00EA79D3"/>
    <w:rsid w:val="00EA7C89"/>
    <w:rsid w:val="00EB0316"/>
    <w:rsid w:val="00EB04D5"/>
    <w:rsid w:val="00EB17A0"/>
    <w:rsid w:val="00EB191A"/>
    <w:rsid w:val="00EB2512"/>
    <w:rsid w:val="00EB27DD"/>
    <w:rsid w:val="00EB2C1D"/>
    <w:rsid w:val="00EB2DAC"/>
    <w:rsid w:val="00EB30DB"/>
    <w:rsid w:val="00EB33CF"/>
    <w:rsid w:val="00EB3489"/>
    <w:rsid w:val="00EB39E0"/>
    <w:rsid w:val="00EB3DEC"/>
    <w:rsid w:val="00EB3F9E"/>
    <w:rsid w:val="00EB4750"/>
    <w:rsid w:val="00EB4870"/>
    <w:rsid w:val="00EB489D"/>
    <w:rsid w:val="00EB5241"/>
    <w:rsid w:val="00EB53F3"/>
    <w:rsid w:val="00EB5927"/>
    <w:rsid w:val="00EB6399"/>
    <w:rsid w:val="00EB6DEE"/>
    <w:rsid w:val="00EC087B"/>
    <w:rsid w:val="00EC115C"/>
    <w:rsid w:val="00EC1C32"/>
    <w:rsid w:val="00EC1D45"/>
    <w:rsid w:val="00EC20CC"/>
    <w:rsid w:val="00EC2215"/>
    <w:rsid w:val="00EC227F"/>
    <w:rsid w:val="00EC248C"/>
    <w:rsid w:val="00EC25A0"/>
    <w:rsid w:val="00EC2B65"/>
    <w:rsid w:val="00EC347E"/>
    <w:rsid w:val="00EC351E"/>
    <w:rsid w:val="00EC3E08"/>
    <w:rsid w:val="00EC3F1F"/>
    <w:rsid w:val="00EC438F"/>
    <w:rsid w:val="00EC4435"/>
    <w:rsid w:val="00EC4876"/>
    <w:rsid w:val="00EC4B61"/>
    <w:rsid w:val="00EC4E4F"/>
    <w:rsid w:val="00EC51B5"/>
    <w:rsid w:val="00EC6180"/>
    <w:rsid w:val="00EC6417"/>
    <w:rsid w:val="00EC7484"/>
    <w:rsid w:val="00EC764F"/>
    <w:rsid w:val="00EC79F9"/>
    <w:rsid w:val="00ED0C81"/>
    <w:rsid w:val="00ED1095"/>
    <w:rsid w:val="00ED1AF6"/>
    <w:rsid w:val="00ED20C5"/>
    <w:rsid w:val="00ED2526"/>
    <w:rsid w:val="00ED2535"/>
    <w:rsid w:val="00ED3F27"/>
    <w:rsid w:val="00ED4326"/>
    <w:rsid w:val="00ED44A8"/>
    <w:rsid w:val="00ED4F93"/>
    <w:rsid w:val="00ED55FB"/>
    <w:rsid w:val="00ED5B15"/>
    <w:rsid w:val="00ED6967"/>
    <w:rsid w:val="00ED6A81"/>
    <w:rsid w:val="00ED6AEA"/>
    <w:rsid w:val="00ED7446"/>
    <w:rsid w:val="00EE0851"/>
    <w:rsid w:val="00EE0B6B"/>
    <w:rsid w:val="00EE15E5"/>
    <w:rsid w:val="00EE15F3"/>
    <w:rsid w:val="00EE1C8F"/>
    <w:rsid w:val="00EE20AC"/>
    <w:rsid w:val="00EE2EBF"/>
    <w:rsid w:val="00EE2EDB"/>
    <w:rsid w:val="00EE3B7B"/>
    <w:rsid w:val="00EE428F"/>
    <w:rsid w:val="00EE4AE6"/>
    <w:rsid w:val="00EE502D"/>
    <w:rsid w:val="00EE5377"/>
    <w:rsid w:val="00EE5388"/>
    <w:rsid w:val="00EE54C7"/>
    <w:rsid w:val="00EE662B"/>
    <w:rsid w:val="00EE6C8C"/>
    <w:rsid w:val="00EE7458"/>
    <w:rsid w:val="00EE7528"/>
    <w:rsid w:val="00EE7566"/>
    <w:rsid w:val="00EE791D"/>
    <w:rsid w:val="00EF064A"/>
    <w:rsid w:val="00EF0F14"/>
    <w:rsid w:val="00EF100F"/>
    <w:rsid w:val="00EF27D9"/>
    <w:rsid w:val="00EF37CF"/>
    <w:rsid w:val="00EF39B3"/>
    <w:rsid w:val="00EF3FB5"/>
    <w:rsid w:val="00EF4349"/>
    <w:rsid w:val="00EF47E6"/>
    <w:rsid w:val="00EF4945"/>
    <w:rsid w:val="00EF4BC7"/>
    <w:rsid w:val="00EF55E1"/>
    <w:rsid w:val="00EF5BF4"/>
    <w:rsid w:val="00EF6E61"/>
    <w:rsid w:val="00EF6FAE"/>
    <w:rsid w:val="00EF71EA"/>
    <w:rsid w:val="00F00186"/>
    <w:rsid w:val="00F005D4"/>
    <w:rsid w:val="00F00A17"/>
    <w:rsid w:val="00F01625"/>
    <w:rsid w:val="00F0185D"/>
    <w:rsid w:val="00F01FE7"/>
    <w:rsid w:val="00F024B3"/>
    <w:rsid w:val="00F02521"/>
    <w:rsid w:val="00F02D29"/>
    <w:rsid w:val="00F034E1"/>
    <w:rsid w:val="00F03EC9"/>
    <w:rsid w:val="00F04496"/>
    <w:rsid w:val="00F0450F"/>
    <w:rsid w:val="00F04789"/>
    <w:rsid w:val="00F04AB0"/>
    <w:rsid w:val="00F04CDE"/>
    <w:rsid w:val="00F04F18"/>
    <w:rsid w:val="00F050AD"/>
    <w:rsid w:val="00F054CD"/>
    <w:rsid w:val="00F057D9"/>
    <w:rsid w:val="00F06771"/>
    <w:rsid w:val="00F06A2B"/>
    <w:rsid w:val="00F06B9C"/>
    <w:rsid w:val="00F06F4A"/>
    <w:rsid w:val="00F07C21"/>
    <w:rsid w:val="00F100B3"/>
    <w:rsid w:val="00F10912"/>
    <w:rsid w:val="00F111ED"/>
    <w:rsid w:val="00F11AC0"/>
    <w:rsid w:val="00F12761"/>
    <w:rsid w:val="00F129B9"/>
    <w:rsid w:val="00F13E88"/>
    <w:rsid w:val="00F140FA"/>
    <w:rsid w:val="00F14475"/>
    <w:rsid w:val="00F157BC"/>
    <w:rsid w:val="00F159AE"/>
    <w:rsid w:val="00F159CA"/>
    <w:rsid w:val="00F16717"/>
    <w:rsid w:val="00F16AC3"/>
    <w:rsid w:val="00F16F97"/>
    <w:rsid w:val="00F17C6D"/>
    <w:rsid w:val="00F2002E"/>
    <w:rsid w:val="00F20218"/>
    <w:rsid w:val="00F203FC"/>
    <w:rsid w:val="00F20B8C"/>
    <w:rsid w:val="00F212F5"/>
    <w:rsid w:val="00F21393"/>
    <w:rsid w:val="00F217CD"/>
    <w:rsid w:val="00F2307F"/>
    <w:rsid w:val="00F23FD5"/>
    <w:rsid w:val="00F24145"/>
    <w:rsid w:val="00F24DA5"/>
    <w:rsid w:val="00F24FDD"/>
    <w:rsid w:val="00F25007"/>
    <w:rsid w:val="00F2531A"/>
    <w:rsid w:val="00F26588"/>
    <w:rsid w:val="00F26CBE"/>
    <w:rsid w:val="00F26FCE"/>
    <w:rsid w:val="00F2705D"/>
    <w:rsid w:val="00F272F8"/>
    <w:rsid w:val="00F275A3"/>
    <w:rsid w:val="00F300D2"/>
    <w:rsid w:val="00F306B5"/>
    <w:rsid w:val="00F316ED"/>
    <w:rsid w:val="00F318BE"/>
    <w:rsid w:val="00F31E11"/>
    <w:rsid w:val="00F32145"/>
    <w:rsid w:val="00F32513"/>
    <w:rsid w:val="00F32AFD"/>
    <w:rsid w:val="00F33634"/>
    <w:rsid w:val="00F34BFB"/>
    <w:rsid w:val="00F34D36"/>
    <w:rsid w:val="00F34D3E"/>
    <w:rsid w:val="00F34E45"/>
    <w:rsid w:val="00F34F9E"/>
    <w:rsid w:val="00F35233"/>
    <w:rsid w:val="00F35B4A"/>
    <w:rsid w:val="00F35BAE"/>
    <w:rsid w:val="00F35F00"/>
    <w:rsid w:val="00F3631F"/>
    <w:rsid w:val="00F369AB"/>
    <w:rsid w:val="00F36C08"/>
    <w:rsid w:val="00F36EC2"/>
    <w:rsid w:val="00F37AEF"/>
    <w:rsid w:val="00F4067D"/>
    <w:rsid w:val="00F40C34"/>
    <w:rsid w:val="00F40F38"/>
    <w:rsid w:val="00F40FB7"/>
    <w:rsid w:val="00F41EC1"/>
    <w:rsid w:val="00F41F6C"/>
    <w:rsid w:val="00F41FBE"/>
    <w:rsid w:val="00F42767"/>
    <w:rsid w:val="00F43091"/>
    <w:rsid w:val="00F43352"/>
    <w:rsid w:val="00F43A09"/>
    <w:rsid w:val="00F441BE"/>
    <w:rsid w:val="00F4518D"/>
    <w:rsid w:val="00F4539A"/>
    <w:rsid w:val="00F45792"/>
    <w:rsid w:val="00F45ACC"/>
    <w:rsid w:val="00F45F59"/>
    <w:rsid w:val="00F46BE8"/>
    <w:rsid w:val="00F4725C"/>
    <w:rsid w:val="00F47AED"/>
    <w:rsid w:val="00F5006A"/>
    <w:rsid w:val="00F500CD"/>
    <w:rsid w:val="00F5049C"/>
    <w:rsid w:val="00F5055B"/>
    <w:rsid w:val="00F50F42"/>
    <w:rsid w:val="00F5227B"/>
    <w:rsid w:val="00F52D10"/>
    <w:rsid w:val="00F52EC3"/>
    <w:rsid w:val="00F5328E"/>
    <w:rsid w:val="00F53709"/>
    <w:rsid w:val="00F53833"/>
    <w:rsid w:val="00F54A07"/>
    <w:rsid w:val="00F55318"/>
    <w:rsid w:val="00F5548F"/>
    <w:rsid w:val="00F55498"/>
    <w:rsid w:val="00F555E3"/>
    <w:rsid w:val="00F57768"/>
    <w:rsid w:val="00F57B1E"/>
    <w:rsid w:val="00F604FC"/>
    <w:rsid w:val="00F60AB3"/>
    <w:rsid w:val="00F6179F"/>
    <w:rsid w:val="00F6266C"/>
    <w:rsid w:val="00F62888"/>
    <w:rsid w:val="00F63E23"/>
    <w:rsid w:val="00F63EF4"/>
    <w:rsid w:val="00F641B8"/>
    <w:rsid w:val="00F641F1"/>
    <w:rsid w:val="00F6468F"/>
    <w:rsid w:val="00F6481E"/>
    <w:rsid w:val="00F65283"/>
    <w:rsid w:val="00F653D0"/>
    <w:rsid w:val="00F65E4E"/>
    <w:rsid w:val="00F66178"/>
    <w:rsid w:val="00F66692"/>
    <w:rsid w:val="00F666C3"/>
    <w:rsid w:val="00F6694F"/>
    <w:rsid w:val="00F67752"/>
    <w:rsid w:val="00F67FC2"/>
    <w:rsid w:val="00F70768"/>
    <w:rsid w:val="00F707E1"/>
    <w:rsid w:val="00F7085E"/>
    <w:rsid w:val="00F7098C"/>
    <w:rsid w:val="00F70BBA"/>
    <w:rsid w:val="00F70CBB"/>
    <w:rsid w:val="00F71AB8"/>
    <w:rsid w:val="00F7222D"/>
    <w:rsid w:val="00F72B76"/>
    <w:rsid w:val="00F72F8E"/>
    <w:rsid w:val="00F75194"/>
    <w:rsid w:val="00F754ED"/>
    <w:rsid w:val="00F7598D"/>
    <w:rsid w:val="00F75B57"/>
    <w:rsid w:val="00F761FD"/>
    <w:rsid w:val="00F76454"/>
    <w:rsid w:val="00F7677E"/>
    <w:rsid w:val="00F76F01"/>
    <w:rsid w:val="00F7786E"/>
    <w:rsid w:val="00F779B3"/>
    <w:rsid w:val="00F80FC8"/>
    <w:rsid w:val="00F81AF1"/>
    <w:rsid w:val="00F81BCC"/>
    <w:rsid w:val="00F81E99"/>
    <w:rsid w:val="00F81FE7"/>
    <w:rsid w:val="00F82234"/>
    <w:rsid w:val="00F824CB"/>
    <w:rsid w:val="00F82C79"/>
    <w:rsid w:val="00F82E39"/>
    <w:rsid w:val="00F839C6"/>
    <w:rsid w:val="00F84308"/>
    <w:rsid w:val="00F84360"/>
    <w:rsid w:val="00F846BB"/>
    <w:rsid w:val="00F84BA4"/>
    <w:rsid w:val="00F850F6"/>
    <w:rsid w:val="00F85344"/>
    <w:rsid w:val="00F85EF5"/>
    <w:rsid w:val="00F86069"/>
    <w:rsid w:val="00F8626E"/>
    <w:rsid w:val="00F87AAA"/>
    <w:rsid w:val="00F87DDE"/>
    <w:rsid w:val="00F87ED6"/>
    <w:rsid w:val="00F90E76"/>
    <w:rsid w:val="00F9161B"/>
    <w:rsid w:val="00F91AD1"/>
    <w:rsid w:val="00F92889"/>
    <w:rsid w:val="00F92C2D"/>
    <w:rsid w:val="00F92C81"/>
    <w:rsid w:val="00F92E54"/>
    <w:rsid w:val="00F92EF2"/>
    <w:rsid w:val="00F93207"/>
    <w:rsid w:val="00F94A2E"/>
    <w:rsid w:val="00F94CA8"/>
    <w:rsid w:val="00F95EAD"/>
    <w:rsid w:val="00F96233"/>
    <w:rsid w:val="00F96780"/>
    <w:rsid w:val="00F9716B"/>
    <w:rsid w:val="00F977BA"/>
    <w:rsid w:val="00FA03D8"/>
    <w:rsid w:val="00FA0E4D"/>
    <w:rsid w:val="00FA10CB"/>
    <w:rsid w:val="00FA1186"/>
    <w:rsid w:val="00FA1223"/>
    <w:rsid w:val="00FA12CD"/>
    <w:rsid w:val="00FA152B"/>
    <w:rsid w:val="00FA1767"/>
    <w:rsid w:val="00FA1BD0"/>
    <w:rsid w:val="00FA24EF"/>
    <w:rsid w:val="00FA2B24"/>
    <w:rsid w:val="00FA310B"/>
    <w:rsid w:val="00FA364C"/>
    <w:rsid w:val="00FA37EB"/>
    <w:rsid w:val="00FA3B3B"/>
    <w:rsid w:val="00FA3D47"/>
    <w:rsid w:val="00FA3DD8"/>
    <w:rsid w:val="00FA4433"/>
    <w:rsid w:val="00FA4A10"/>
    <w:rsid w:val="00FA5C86"/>
    <w:rsid w:val="00FA5F6B"/>
    <w:rsid w:val="00FA6725"/>
    <w:rsid w:val="00FA7141"/>
    <w:rsid w:val="00FA7362"/>
    <w:rsid w:val="00FA77D6"/>
    <w:rsid w:val="00FA7841"/>
    <w:rsid w:val="00FB041B"/>
    <w:rsid w:val="00FB05A7"/>
    <w:rsid w:val="00FB0707"/>
    <w:rsid w:val="00FB1144"/>
    <w:rsid w:val="00FB1D70"/>
    <w:rsid w:val="00FB211D"/>
    <w:rsid w:val="00FB242C"/>
    <w:rsid w:val="00FB2A34"/>
    <w:rsid w:val="00FB2D69"/>
    <w:rsid w:val="00FB387F"/>
    <w:rsid w:val="00FB4031"/>
    <w:rsid w:val="00FB45A2"/>
    <w:rsid w:val="00FB45D5"/>
    <w:rsid w:val="00FB514D"/>
    <w:rsid w:val="00FB5B49"/>
    <w:rsid w:val="00FB6219"/>
    <w:rsid w:val="00FB6401"/>
    <w:rsid w:val="00FB6BBE"/>
    <w:rsid w:val="00FB73D2"/>
    <w:rsid w:val="00FB7713"/>
    <w:rsid w:val="00FB77F8"/>
    <w:rsid w:val="00FB7A8C"/>
    <w:rsid w:val="00FB7CA2"/>
    <w:rsid w:val="00FB7D17"/>
    <w:rsid w:val="00FC0374"/>
    <w:rsid w:val="00FC05DA"/>
    <w:rsid w:val="00FC07BC"/>
    <w:rsid w:val="00FC1818"/>
    <w:rsid w:val="00FC205D"/>
    <w:rsid w:val="00FC2205"/>
    <w:rsid w:val="00FC2D95"/>
    <w:rsid w:val="00FC2FF5"/>
    <w:rsid w:val="00FC3726"/>
    <w:rsid w:val="00FC3BB4"/>
    <w:rsid w:val="00FC3FDF"/>
    <w:rsid w:val="00FC5184"/>
    <w:rsid w:val="00FC6791"/>
    <w:rsid w:val="00FD0191"/>
    <w:rsid w:val="00FD0317"/>
    <w:rsid w:val="00FD108A"/>
    <w:rsid w:val="00FD1132"/>
    <w:rsid w:val="00FD11E2"/>
    <w:rsid w:val="00FD1223"/>
    <w:rsid w:val="00FD1964"/>
    <w:rsid w:val="00FD1E26"/>
    <w:rsid w:val="00FD2C07"/>
    <w:rsid w:val="00FD2E4D"/>
    <w:rsid w:val="00FD2F24"/>
    <w:rsid w:val="00FD33FA"/>
    <w:rsid w:val="00FD39AD"/>
    <w:rsid w:val="00FD39B1"/>
    <w:rsid w:val="00FD40AC"/>
    <w:rsid w:val="00FD412E"/>
    <w:rsid w:val="00FD4489"/>
    <w:rsid w:val="00FD527E"/>
    <w:rsid w:val="00FD5438"/>
    <w:rsid w:val="00FD57C2"/>
    <w:rsid w:val="00FD5A38"/>
    <w:rsid w:val="00FD5FF4"/>
    <w:rsid w:val="00FD639C"/>
    <w:rsid w:val="00FD6778"/>
    <w:rsid w:val="00FD7CF9"/>
    <w:rsid w:val="00FD7EE6"/>
    <w:rsid w:val="00FD7F53"/>
    <w:rsid w:val="00FE049E"/>
    <w:rsid w:val="00FE095B"/>
    <w:rsid w:val="00FE0C7A"/>
    <w:rsid w:val="00FE156E"/>
    <w:rsid w:val="00FE2893"/>
    <w:rsid w:val="00FE29FA"/>
    <w:rsid w:val="00FE2BC1"/>
    <w:rsid w:val="00FE2E49"/>
    <w:rsid w:val="00FE38CC"/>
    <w:rsid w:val="00FE3CE4"/>
    <w:rsid w:val="00FE3F2F"/>
    <w:rsid w:val="00FE459A"/>
    <w:rsid w:val="00FE4774"/>
    <w:rsid w:val="00FE4B02"/>
    <w:rsid w:val="00FE51A8"/>
    <w:rsid w:val="00FE6615"/>
    <w:rsid w:val="00FE6C9E"/>
    <w:rsid w:val="00FE7777"/>
    <w:rsid w:val="00FE779E"/>
    <w:rsid w:val="00FE7E93"/>
    <w:rsid w:val="00FF0B52"/>
    <w:rsid w:val="00FF0F7B"/>
    <w:rsid w:val="00FF20DF"/>
    <w:rsid w:val="00FF36F3"/>
    <w:rsid w:val="00FF4B43"/>
    <w:rsid w:val="00FF4BBF"/>
    <w:rsid w:val="00FF4C67"/>
    <w:rsid w:val="00FF4C6D"/>
    <w:rsid w:val="00FF4DDA"/>
    <w:rsid w:val="00FF559F"/>
    <w:rsid w:val="00FF655A"/>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655A9276"/>
  <w15:docId w15:val="{2EAD9035-3050-4C77-A046-788B76F62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72DDD"/>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basedOn w:val="prastasis"/>
    <w:link w:val="AntratsDiagrama"/>
    <w:pPr>
      <w:tabs>
        <w:tab w:val="center" w:pos="4153"/>
        <w:tab w:val="right" w:pos="8306"/>
      </w:tabs>
    </w:pPr>
  </w:style>
  <w:style w:type="paragraph" w:styleId="Porat">
    <w:name w:val="footer"/>
    <w:basedOn w:val="prastasis"/>
    <w:link w:val="PoratDiagrama"/>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uiPriority w:val="22"/>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1">
    <w:name w:val="Char Char Char Diagrama Diagrama Diagrama Diagrama1"/>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link w:val="Antrats"/>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basedOn w:val="prastasis"/>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uiPriority w:val="99"/>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3"/>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table" w:customStyle="1" w:styleId="Lentelstinklelis1">
    <w:name w:val="Lentelės tinklelis1"/>
    <w:basedOn w:val="prastojilentel"/>
    <w:next w:val="Lentelstinklelis"/>
    <w:rsid w:val="00B66586"/>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70044D"/>
    <w:rPr>
      <w:rFonts w:ascii="Tahoma" w:hAnsi="Tahoma" w:cs="Tahoma"/>
      <w:sz w:val="16"/>
      <w:szCs w:val="16"/>
    </w:rPr>
  </w:style>
  <w:style w:type="character" w:customStyle="1" w:styleId="DebesliotekstasDiagrama">
    <w:name w:val="Debesėlio tekstas Diagrama"/>
    <w:link w:val="Debesliotekstas"/>
    <w:rsid w:val="0070044D"/>
    <w:rPr>
      <w:rFonts w:ascii="Tahoma" w:hAnsi="Tahoma" w:cs="Tahoma"/>
      <w:sz w:val="16"/>
      <w:szCs w:val="16"/>
      <w:lang w:eastAsia="en-US"/>
    </w:rPr>
  </w:style>
  <w:style w:type="table" w:customStyle="1" w:styleId="Lentelstinklelis2">
    <w:name w:val="Lentelės tinklelis2"/>
    <w:basedOn w:val="prastojilentel"/>
    <w:next w:val="Lentelstinklelis"/>
    <w:rsid w:val="00F33634"/>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C62FB"/>
    <w:rPr>
      <w:snapToGrid w:val="0"/>
      <w:sz w:val="24"/>
      <w:lang w:val="en-AU" w:eastAsia="en-US"/>
    </w:rPr>
  </w:style>
  <w:style w:type="table" w:customStyle="1" w:styleId="Lentelstinklelis3">
    <w:name w:val="Lentelės tinklelis3"/>
    <w:basedOn w:val="prastojilentel"/>
    <w:next w:val="Lentelstinklelis"/>
    <w:rsid w:val="006C608A"/>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rsid w:val="001F70A6"/>
    <w:rPr>
      <w:i/>
      <w:iCs/>
    </w:rPr>
  </w:style>
  <w:style w:type="character" w:customStyle="1" w:styleId="mtextantrastezalsva">
    <w:name w:val="m_text_antraste_zalsva"/>
    <w:basedOn w:val="Numatytasispastraiposriftas"/>
    <w:rsid w:val="00131B46"/>
  </w:style>
  <w:style w:type="character" w:customStyle="1" w:styleId="PoratDiagrama">
    <w:name w:val="Poraštė Diagrama"/>
    <w:basedOn w:val="Numatytasispastraiposriftas"/>
    <w:link w:val="Porat"/>
    <w:rsid w:val="000A1A03"/>
    <w:rPr>
      <w:sz w:val="24"/>
      <w:lang w:eastAsia="en-US"/>
    </w:rPr>
  </w:style>
  <w:style w:type="character" w:customStyle="1" w:styleId="normaltextrun">
    <w:name w:val="normaltextrun"/>
    <w:basedOn w:val="Numatytasispastraiposriftas"/>
    <w:rsid w:val="00C72667"/>
  </w:style>
  <w:style w:type="character" w:customStyle="1" w:styleId="eop">
    <w:name w:val="eop"/>
    <w:basedOn w:val="Numatytasispastraiposriftas"/>
    <w:rsid w:val="00C72667"/>
  </w:style>
  <w:style w:type="character" w:styleId="Neapdorotaspaminjimas">
    <w:name w:val="Unresolved Mention"/>
    <w:basedOn w:val="Numatytasispastraiposriftas"/>
    <w:uiPriority w:val="99"/>
    <w:semiHidden/>
    <w:unhideWhenUsed/>
    <w:rsid w:val="003534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10593">
      <w:bodyDiv w:val="1"/>
      <w:marLeft w:val="0"/>
      <w:marRight w:val="0"/>
      <w:marTop w:val="0"/>
      <w:marBottom w:val="0"/>
      <w:divBdr>
        <w:top w:val="none" w:sz="0" w:space="0" w:color="auto"/>
        <w:left w:val="none" w:sz="0" w:space="0" w:color="auto"/>
        <w:bottom w:val="none" w:sz="0" w:space="0" w:color="auto"/>
        <w:right w:val="none" w:sz="0" w:space="0" w:color="auto"/>
      </w:divBdr>
    </w:div>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896815484">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418016950">
      <w:bodyDiv w:val="1"/>
      <w:marLeft w:val="0"/>
      <w:marRight w:val="0"/>
      <w:marTop w:val="0"/>
      <w:marBottom w:val="0"/>
      <w:divBdr>
        <w:top w:val="none" w:sz="0" w:space="0" w:color="auto"/>
        <w:left w:val="none" w:sz="0" w:space="0" w:color="auto"/>
        <w:bottom w:val="none" w:sz="0" w:space="0" w:color="auto"/>
        <w:right w:val="none" w:sz="0" w:space="0" w:color="auto"/>
      </w:divBdr>
    </w:div>
    <w:div w:id="1425566445">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666508">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 w:id="19972184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79799-6DB0-480B-BD8A-F76F77A51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3</TotalTime>
  <Pages>10</Pages>
  <Words>21825</Words>
  <Characters>12441</Characters>
  <Application>Microsoft Office Word</Application>
  <DocSecurity>0</DocSecurity>
  <Lines>103</Lines>
  <Paragraphs>68</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34198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dc:description/>
  <cp:lastModifiedBy>Jūratė Šedvilaitė</cp:lastModifiedBy>
  <cp:revision>2</cp:revision>
  <cp:lastPrinted>2022-05-12T08:56:00Z</cp:lastPrinted>
  <dcterms:created xsi:type="dcterms:W3CDTF">2023-02-10T07:04:00Z</dcterms:created>
  <dcterms:modified xsi:type="dcterms:W3CDTF">2023-02-10T07:04:00Z</dcterms:modified>
</cp:coreProperties>
</file>